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B0D4F" w14:textId="77777777" w:rsidR="009075D1" w:rsidRDefault="009075D1" w:rsidP="008C20E9">
      <w:pPr>
        <w:tabs>
          <w:tab w:val="left" w:pos="993"/>
          <w:tab w:val="left" w:pos="1134"/>
        </w:tabs>
        <w:rPr>
          <w:rFonts w:cs="Arial"/>
        </w:rPr>
      </w:pPr>
    </w:p>
    <w:p w14:paraId="0FCB1A6F" w14:textId="325F8983" w:rsidR="007E0888" w:rsidRDefault="00E14CEB" w:rsidP="008C20E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 w:rsidR="00B90237">
        <w:rPr>
          <w:rFonts w:cs="Arial"/>
        </w:rPr>
        <w:t>4301-0005/2022-2</w:t>
      </w:r>
      <w:bookmarkStart w:id="0" w:name="_GoBack"/>
      <w:bookmarkEnd w:id="0"/>
    </w:p>
    <w:p w14:paraId="51730F83" w14:textId="0ADCF429" w:rsidR="00B70DBF" w:rsidRPr="001E6CD7" w:rsidRDefault="00B70DBF" w:rsidP="008C20E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1E6CD7">
        <w:rPr>
          <w:rFonts w:cs="Arial"/>
        </w:rPr>
        <w:t xml:space="preserve"> BR</w:t>
      </w:r>
      <w:r>
        <w:rPr>
          <w:rFonts w:cs="Arial"/>
        </w:rPr>
        <w:t>:</w:t>
      </w:r>
      <w:r w:rsidR="00132A19">
        <w:rPr>
          <w:rFonts w:cs="Arial"/>
        </w:rPr>
        <w:t xml:space="preserve"> 2022-098</w:t>
      </w:r>
    </w:p>
    <w:p w14:paraId="7DC1D5A9" w14:textId="33FC50DE" w:rsidR="00E939C7" w:rsidRDefault="00E939C7" w:rsidP="00A652C8">
      <w:pPr>
        <w:tabs>
          <w:tab w:val="left" w:pos="1026"/>
        </w:tabs>
        <w:jc w:val="both"/>
        <w:rPr>
          <w:rFonts w:cs="Arial"/>
        </w:rPr>
      </w:pPr>
    </w:p>
    <w:p w14:paraId="102E9D39" w14:textId="77777777" w:rsidR="00A96181" w:rsidRPr="008F2D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67524BAD" w14:textId="44674674" w:rsidR="006D261C" w:rsidRDefault="006D261C" w:rsidP="32868ACA">
      <w:pPr>
        <w:jc w:val="center"/>
        <w:rPr>
          <w:rFonts w:cs="Arial"/>
          <w:b/>
          <w:bCs/>
          <w:sz w:val="24"/>
          <w:szCs w:val="24"/>
        </w:rPr>
      </w:pPr>
      <w:r w:rsidRPr="32868ACA">
        <w:rPr>
          <w:rFonts w:cs="Arial"/>
          <w:b/>
          <w:bCs/>
          <w:sz w:val="24"/>
          <w:szCs w:val="24"/>
        </w:rPr>
        <w:t>VRSTA IN OPIS</w:t>
      </w:r>
      <w:r w:rsidR="00D42474">
        <w:rPr>
          <w:rFonts w:cs="Arial"/>
          <w:b/>
          <w:bCs/>
          <w:sz w:val="24"/>
          <w:szCs w:val="24"/>
        </w:rPr>
        <w:t xml:space="preserve"> PREDMETA</w:t>
      </w:r>
      <w:r w:rsidRPr="32868ACA">
        <w:rPr>
          <w:rFonts w:cs="Arial"/>
          <w:b/>
          <w:bCs/>
          <w:sz w:val="24"/>
          <w:szCs w:val="24"/>
        </w:rPr>
        <w:t xml:space="preserve"> </w:t>
      </w:r>
      <w:r w:rsidR="51589EED" w:rsidRPr="32868ACA">
        <w:rPr>
          <w:rFonts w:cs="Arial"/>
          <w:b/>
          <w:bCs/>
          <w:sz w:val="24"/>
          <w:szCs w:val="24"/>
        </w:rPr>
        <w:t>ali TEHNIČNA SPECIFIKACIJA</w:t>
      </w:r>
    </w:p>
    <w:p w14:paraId="5B2E1FFC" w14:textId="5DA3D374" w:rsidR="006D261C" w:rsidRDefault="006D261C" w:rsidP="006D261C">
      <w:pPr>
        <w:rPr>
          <w:rFonts w:cs="Arial"/>
          <w:b/>
          <w:sz w:val="24"/>
          <w:szCs w:val="24"/>
        </w:rPr>
      </w:pPr>
    </w:p>
    <w:p w14:paraId="483D83ED" w14:textId="77777777" w:rsidR="00B155A5" w:rsidRDefault="008A03C9" w:rsidP="008A03C9">
      <w:pPr>
        <w:jc w:val="both"/>
        <w:rPr>
          <w:rFonts w:cs="Arial"/>
          <w:lang w:eastAsia="en-US"/>
        </w:rPr>
      </w:pPr>
      <w:r w:rsidRPr="00483735">
        <w:rPr>
          <w:rFonts w:cs="Arial"/>
          <w:lang w:eastAsia="en-US"/>
        </w:rPr>
        <w:t xml:space="preserve">Predmet javnega naročila je </w:t>
      </w:r>
      <w:r w:rsidR="00B155A5">
        <w:rPr>
          <w:rFonts w:cs="Arial"/>
          <w:lang w:eastAsia="en-US"/>
        </w:rPr>
        <w:t>dobava električne energije z upoštevanjem okoljskih vidikov za obdobje 2022 - 2026</w:t>
      </w:r>
      <w:r w:rsidRPr="00AA6871">
        <w:rPr>
          <w:rFonts w:cs="Arial"/>
          <w:lang w:eastAsia="en-US"/>
        </w:rPr>
        <w:t>.</w:t>
      </w:r>
    </w:p>
    <w:p w14:paraId="1FE7D98D" w14:textId="77777777" w:rsidR="00B155A5" w:rsidRDefault="00B155A5" w:rsidP="008A03C9">
      <w:pPr>
        <w:jc w:val="both"/>
        <w:rPr>
          <w:rFonts w:cs="Arial"/>
          <w:lang w:eastAsia="en-US"/>
        </w:rPr>
      </w:pPr>
    </w:p>
    <w:p w14:paraId="5D225D38" w14:textId="71281C08" w:rsidR="00B155A5" w:rsidRDefault="00B155A5" w:rsidP="008A03C9">
      <w:pPr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Predmetno javno naročilo se izvaja za obdobje </w:t>
      </w:r>
      <w:r w:rsidR="00F97DBD">
        <w:rPr>
          <w:rFonts w:cs="Arial"/>
          <w:lang w:eastAsia="en-US"/>
        </w:rPr>
        <w:t>štirih (</w:t>
      </w:r>
      <w:r>
        <w:rPr>
          <w:rFonts w:cs="Arial"/>
          <w:lang w:eastAsia="en-US"/>
        </w:rPr>
        <w:t>4</w:t>
      </w:r>
      <w:r w:rsidR="00F97DBD">
        <w:rPr>
          <w:rFonts w:cs="Arial"/>
          <w:lang w:eastAsia="en-US"/>
        </w:rPr>
        <w:t>)</w:t>
      </w:r>
      <w:r>
        <w:rPr>
          <w:rFonts w:cs="Arial"/>
          <w:lang w:eastAsia="en-US"/>
        </w:rPr>
        <w:t xml:space="preserve"> let.</w:t>
      </w:r>
    </w:p>
    <w:p w14:paraId="44F98ED0" w14:textId="0DC5A51C" w:rsidR="00A53252" w:rsidRDefault="00A53252" w:rsidP="008A03C9">
      <w:pPr>
        <w:jc w:val="both"/>
        <w:rPr>
          <w:rFonts w:cs="Arial"/>
          <w:lang w:eastAsia="en-US"/>
        </w:rPr>
      </w:pPr>
    </w:p>
    <w:p w14:paraId="5D43BC55" w14:textId="77777777" w:rsidR="00A53252" w:rsidRDefault="00A53252" w:rsidP="008A03C9">
      <w:pPr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>Izbrani ponudnik – dobavitelj se zavezuje dobaviti naročniku električno energijo za sledeče lokacije oz. merilna mesta: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1559"/>
        <w:gridCol w:w="1276"/>
        <w:gridCol w:w="1134"/>
        <w:gridCol w:w="1134"/>
        <w:gridCol w:w="1134"/>
        <w:gridCol w:w="1134"/>
      </w:tblGrid>
      <w:tr w:rsidR="005C6EF9" w:rsidRPr="00A53252" w14:paraId="3DF671B7" w14:textId="316C2846" w:rsidTr="00F97DBD">
        <w:trPr>
          <w:trHeight w:val="261"/>
        </w:trPr>
        <w:tc>
          <w:tcPr>
            <w:tcW w:w="562" w:type="dxa"/>
            <w:shd w:val="clear" w:color="auto" w:fill="auto"/>
          </w:tcPr>
          <w:p w14:paraId="2C401AB5" w14:textId="77777777" w:rsidR="005C6EF9" w:rsidRPr="00A53252" w:rsidRDefault="005C6EF9" w:rsidP="00A53252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24D4F92" w14:textId="77777777" w:rsidR="005C6EF9" w:rsidRPr="00A53252" w:rsidRDefault="005C6EF9" w:rsidP="00A53252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5AF26842" w14:textId="77777777" w:rsidR="005C6EF9" w:rsidRPr="00A53252" w:rsidRDefault="005C6EF9" w:rsidP="00A53252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0968C1D" w14:textId="77777777" w:rsidR="005C6EF9" w:rsidRPr="00A53252" w:rsidRDefault="005C6EF9" w:rsidP="00A53252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F2F2F2" w:themeFill="background1" w:themeFillShade="F2"/>
          </w:tcPr>
          <w:p w14:paraId="27D8A9CA" w14:textId="6C4552FE" w:rsidR="005C6EF9" w:rsidRPr="00A53252" w:rsidRDefault="005C6EF9" w:rsidP="005C6EF9">
            <w:pPr>
              <w:jc w:val="center"/>
              <w:rPr>
                <w:rFonts w:cs="Arial"/>
                <w:b/>
                <w:i/>
                <w:sz w:val="20"/>
                <w:szCs w:val="20"/>
              </w:rPr>
            </w:pPr>
            <w:r w:rsidRPr="005C6EF9">
              <w:rPr>
                <w:rFonts w:cs="Arial"/>
                <w:b/>
                <w:i/>
                <w:sz w:val="20"/>
                <w:szCs w:val="20"/>
              </w:rPr>
              <w:t>Okvirna eno (1) letna poraba v kWh</w:t>
            </w:r>
          </w:p>
        </w:tc>
        <w:tc>
          <w:tcPr>
            <w:tcW w:w="2268" w:type="dxa"/>
            <w:gridSpan w:val="2"/>
            <w:shd w:val="clear" w:color="auto" w:fill="DEEAF6" w:themeFill="accent1" w:themeFillTint="33"/>
          </w:tcPr>
          <w:p w14:paraId="1D51CBDE" w14:textId="19F736D3" w:rsidR="005C6EF9" w:rsidRDefault="005C6EF9" w:rsidP="005C6EF9">
            <w:pPr>
              <w:jc w:val="center"/>
              <w:rPr>
                <w:rFonts w:cs="Arial"/>
                <w:b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 xml:space="preserve">Okvirna štiri (4) letna poraba v kWh </w:t>
            </w:r>
          </w:p>
        </w:tc>
      </w:tr>
      <w:tr w:rsidR="005C6EF9" w:rsidRPr="00A53252" w14:paraId="5359A4F2" w14:textId="094F57DE" w:rsidTr="00F97DBD">
        <w:trPr>
          <w:trHeight w:val="261"/>
        </w:trPr>
        <w:tc>
          <w:tcPr>
            <w:tcW w:w="562" w:type="dxa"/>
            <w:shd w:val="clear" w:color="auto" w:fill="auto"/>
          </w:tcPr>
          <w:p w14:paraId="32755053" w14:textId="77777777" w:rsidR="005C6EF9" w:rsidRPr="00A53252" w:rsidRDefault="005C6EF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A53252">
              <w:rPr>
                <w:rFonts w:cs="Arial"/>
                <w:b/>
                <w:i/>
                <w:sz w:val="20"/>
                <w:szCs w:val="20"/>
              </w:rPr>
              <w:t xml:space="preserve">Zap. Št. </w:t>
            </w:r>
          </w:p>
        </w:tc>
        <w:tc>
          <w:tcPr>
            <w:tcW w:w="1276" w:type="dxa"/>
            <w:shd w:val="clear" w:color="auto" w:fill="auto"/>
          </w:tcPr>
          <w:p w14:paraId="599747A2" w14:textId="77777777" w:rsidR="005C6EF9" w:rsidRPr="00A53252" w:rsidRDefault="005C6EF9" w:rsidP="005C6EF9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A53252">
              <w:rPr>
                <w:rFonts w:cs="Arial"/>
                <w:b/>
                <w:sz w:val="20"/>
                <w:szCs w:val="20"/>
              </w:rPr>
              <w:t>Lokacija</w:t>
            </w:r>
          </w:p>
        </w:tc>
        <w:tc>
          <w:tcPr>
            <w:tcW w:w="1559" w:type="dxa"/>
            <w:shd w:val="clear" w:color="auto" w:fill="auto"/>
          </w:tcPr>
          <w:p w14:paraId="1BA3F6A2" w14:textId="77777777" w:rsidR="005C6EF9" w:rsidRPr="00A53252" w:rsidRDefault="005C6EF9" w:rsidP="005C6EF9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A53252">
              <w:rPr>
                <w:rFonts w:cs="Arial"/>
                <w:b/>
                <w:sz w:val="20"/>
                <w:szCs w:val="20"/>
              </w:rPr>
              <w:t>Naslov</w:t>
            </w:r>
          </w:p>
        </w:tc>
        <w:tc>
          <w:tcPr>
            <w:tcW w:w="1276" w:type="dxa"/>
            <w:shd w:val="clear" w:color="auto" w:fill="auto"/>
          </w:tcPr>
          <w:p w14:paraId="7C396416" w14:textId="77777777" w:rsidR="005C6EF9" w:rsidRPr="00A53252" w:rsidRDefault="005C6EF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A53252">
              <w:rPr>
                <w:rFonts w:cs="Arial"/>
                <w:b/>
                <w:i/>
                <w:sz w:val="20"/>
                <w:szCs w:val="20"/>
              </w:rPr>
              <w:t>Merilno mesto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0C1ABE2" w14:textId="77777777" w:rsidR="005C6EF9" w:rsidRPr="00A53252" w:rsidRDefault="005C6EF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A53252">
              <w:rPr>
                <w:rFonts w:cs="Arial"/>
                <w:b/>
                <w:i/>
                <w:sz w:val="20"/>
                <w:szCs w:val="20"/>
              </w:rPr>
              <w:t>VT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0EBDBBC" w14:textId="77777777" w:rsidR="005C6EF9" w:rsidRPr="00A53252" w:rsidRDefault="005C6EF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A53252">
              <w:rPr>
                <w:rFonts w:cs="Arial"/>
                <w:b/>
                <w:i/>
                <w:sz w:val="20"/>
                <w:szCs w:val="20"/>
              </w:rPr>
              <w:t>MT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7ED4B2F1" w14:textId="26EAA918" w:rsidR="005C6EF9" w:rsidRPr="00A53252" w:rsidRDefault="005C6EF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A53252">
              <w:rPr>
                <w:rFonts w:cs="Arial"/>
                <w:b/>
                <w:i/>
                <w:sz w:val="20"/>
                <w:szCs w:val="20"/>
              </w:rPr>
              <w:t>VT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43EAA2B6" w14:textId="45111A5D" w:rsidR="005C6EF9" w:rsidRDefault="005C6EF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A53252">
              <w:rPr>
                <w:rFonts w:cs="Arial"/>
                <w:b/>
                <w:i/>
                <w:sz w:val="20"/>
                <w:szCs w:val="20"/>
              </w:rPr>
              <w:t>MT</w:t>
            </w:r>
          </w:p>
        </w:tc>
      </w:tr>
      <w:tr w:rsidR="005C6EF9" w:rsidRPr="00A53252" w14:paraId="5FBABD0D" w14:textId="5E144566" w:rsidTr="00F97DBD">
        <w:trPr>
          <w:trHeight w:val="354"/>
        </w:trPr>
        <w:tc>
          <w:tcPr>
            <w:tcW w:w="1838" w:type="dxa"/>
            <w:gridSpan w:val="2"/>
            <w:shd w:val="clear" w:color="auto" w:fill="auto"/>
          </w:tcPr>
          <w:p w14:paraId="3119B61A" w14:textId="77777777" w:rsidR="005C6EF9" w:rsidRPr="00A53252" w:rsidRDefault="005C6EF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  <w:p w14:paraId="426BC349" w14:textId="77777777" w:rsidR="005C6EF9" w:rsidRPr="00A53252" w:rsidRDefault="005C6EF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A53252">
              <w:rPr>
                <w:rFonts w:cs="Arial"/>
                <w:b/>
                <w:i/>
                <w:sz w:val="20"/>
                <w:szCs w:val="20"/>
              </w:rPr>
              <w:t>POSLOVNI PROST.</w:t>
            </w:r>
          </w:p>
        </w:tc>
        <w:tc>
          <w:tcPr>
            <w:tcW w:w="1559" w:type="dxa"/>
            <w:shd w:val="clear" w:color="auto" w:fill="auto"/>
          </w:tcPr>
          <w:p w14:paraId="3B2F9811" w14:textId="77777777" w:rsidR="005C6EF9" w:rsidRPr="00A53252" w:rsidRDefault="005C6EF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BE9A822" w14:textId="77777777" w:rsidR="005C6EF9" w:rsidRPr="00A53252" w:rsidRDefault="005C6EF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3DE3DFAB" w14:textId="77777777" w:rsidR="005C6EF9" w:rsidRPr="00A53252" w:rsidRDefault="005C6EF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6A086940" w14:textId="77777777" w:rsidR="005C6EF9" w:rsidRPr="00A53252" w:rsidRDefault="005C6EF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EEAF6" w:themeFill="accent1" w:themeFillTint="33"/>
          </w:tcPr>
          <w:p w14:paraId="76AB01A4" w14:textId="00C52388" w:rsidR="005C6EF9" w:rsidRPr="00A53252" w:rsidRDefault="005C6EF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EEAF6" w:themeFill="accent1" w:themeFillTint="33"/>
          </w:tcPr>
          <w:p w14:paraId="4AB74893" w14:textId="02489DB9" w:rsidR="005C6EF9" w:rsidRDefault="005C6EF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</w:tc>
      </w:tr>
      <w:tr w:rsidR="005C6EF9" w:rsidRPr="00A53252" w14:paraId="080A67C8" w14:textId="7C519F1C" w:rsidTr="00F97DBD">
        <w:trPr>
          <w:trHeight w:val="396"/>
        </w:trPr>
        <w:tc>
          <w:tcPr>
            <w:tcW w:w="562" w:type="dxa"/>
            <w:shd w:val="clear" w:color="auto" w:fill="auto"/>
          </w:tcPr>
          <w:p w14:paraId="19F37EC8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1.a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D537714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231471E9" w14:textId="77777777" w:rsidR="005C6EF9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Ljubljana</w:t>
            </w:r>
          </w:p>
          <w:p w14:paraId="760C0B7C" w14:textId="7D4CCC03" w:rsidR="001B16A2" w:rsidRPr="00A53252" w:rsidRDefault="001B16A2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100)</w:t>
            </w:r>
          </w:p>
        </w:tc>
        <w:tc>
          <w:tcPr>
            <w:tcW w:w="1559" w:type="dxa"/>
            <w:shd w:val="clear" w:color="auto" w:fill="auto"/>
          </w:tcPr>
          <w:p w14:paraId="4721905A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Dunajska 106</w:t>
            </w:r>
          </w:p>
        </w:tc>
        <w:tc>
          <w:tcPr>
            <w:tcW w:w="1276" w:type="dxa"/>
            <w:shd w:val="clear" w:color="auto" w:fill="auto"/>
          </w:tcPr>
          <w:p w14:paraId="6DABB3B8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3-5259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F1A90AD" w14:textId="6E50F198" w:rsidR="005C6EF9" w:rsidRPr="00A53252" w:rsidRDefault="00A15AF0" w:rsidP="005C6EF9">
            <w:pPr>
              <w:suppressAutoHyphens/>
              <w:jc w:val="right"/>
              <w:rPr>
                <w:rFonts w:cs="Arial"/>
                <w:sz w:val="20"/>
                <w:szCs w:val="20"/>
                <w:lang w:eastAsia="ar-SA"/>
              </w:rPr>
            </w:pPr>
            <w:r>
              <w:rPr>
                <w:rFonts w:cs="Arial"/>
                <w:sz w:val="20"/>
                <w:szCs w:val="20"/>
                <w:lang w:eastAsia="ar-SA"/>
              </w:rPr>
              <w:t>11.500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92D4058" w14:textId="7EC13828" w:rsidR="005C6EF9" w:rsidRPr="00A53252" w:rsidRDefault="00A15AF0" w:rsidP="005C6EF9">
            <w:pPr>
              <w:suppressAutoHyphens/>
              <w:jc w:val="right"/>
              <w:rPr>
                <w:rFonts w:cs="Arial"/>
                <w:sz w:val="20"/>
                <w:szCs w:val="20"/>
                <w:lang w:eastAsia="ar-SA"/>
              </w:rPr>
            </w:pPr>
            <w:r>
              <w:rPr>
                <w:rFonts w:cs="Arial"/>
                <w:sz w:val="20"/>
                <w:szCs w:val="20"/>
                <w:lang w:eastAsia="ar-SA"/>
              </w:rPr>
              <w:t>9.000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54464819" w14:textId="14894E67" w:rsidR="005C6EF9" w:rsidRPr="00A53252" w:rsidRDefault="00A15AF0" w:rsidP="005C6EF9">
            <w:pPr>
              <w:suppressAutoHyphens/>
              <w:jc w:val="right"/>
              <w:rPr>
                <w:rFonts w:cs="Arial"/>
                <w:sz w:val="20"/>
                <w:szCs w:val="20"/>
                <w:lang w:eastAsia="ar-SA"/>
              </w:rPr>
            </w:pPr>
            <w:r>
              <w:rPr>
                <w:rFonts w:cs="Arial"/>
                <w:sz w:val="20"/>
                <w:szCs w:val="20"/>
                <w:lang w:eastAsia="ar-SA"/>
              </w:rPr>
              <w:t>46.000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6251E15E" w14:textId="64FD28FF" w:rsidR="005C6EF9" w:rsidRDefault="00A15AF0" w:rsidP="005C6EF9">
            <w:pPr>
              <w:suppressAutoHyphens/>
              <w:jc w:val="right"/>
              <w:rPr>
                <w:rFonts w:cs="Arial"/>
                <w:sz w:val="20"/>
                <w:szCs w:val="20"/>
                <w:lang w:eastAsia="ar-SA"/>
              </w:rPr>
            </w:pPr>
            <w:r>
              <w:rPr>
                <w:rFonts w:cs="Arial"/>
                <w:sz w:val="20"/>
                <w:szCs w:val="20"/>
                <w:lang w:eastAsia="ar-SA"/>
              </w:rPr>
              <w:t>36.000</w:t>
            </w:r>
          </w:p>
        </w:tc>
      </w:tr>
      <w:tr w:rsidR="005C6EF9" w:rsidRPr="00A53252" w14:paraId="068D4DA2" w14:textId="1702607D" w:rsidTr="00F97DBD">
        <w:trPr>
          <w:trHeight w:val="382"/>
        </w:trPr>
        <w:tc>
          <w:tcPr>
            <w:tcW w:w="562" w:type="dxa"/>
            <w:shd w:val="clear" w:color="auto" w:fill="auto"/>
          </w:tcPr>
          <w:p w14:paraId="123C2825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1.b</w:t>
            </w:r>
          </w:p>
        </w:tc>
        <w:tc>
          <w:tcPr>
            <w:tcW w:w="1276" w:type="dxa"/>
            <w:vMerge/>
            <w:shd w:val="clear" w:color="auto" w:fill="auto"/>
          </w:tcPr>
          <w:p w14:paraId="28DCC7AB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38E4B5C0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Dunajska 106</w:t>
            </w:r>
          </w:p>
        </w:tc>
        <w:tc>
          <w:tcPr>
            <w:tcW w:w="1276" w:type="dxa"/>
            <w:shd w:val="clear" w:color="auto" w:fill="auto"/>
          </w:tcPr>
          <w:p w14:paraId="391D5D4B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3-5260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690D838" w14:textId="697FB136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21.500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DC3AB3E" w14:textId="3B6A5A9C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11.000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5E224580" w14:textId="00997B55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86.000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513C625E" w14:textId="359D0FD8" w:rsidR="005C6EF9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44.000</w:t>
            </w:r>
          </w:p>
        </w:tc>
      </w:tr>
      <w:tr w:rsidR="005C6EF9" w:rsidRPr="00A53252" w14:paraId="24027405" w14:textId="0C9692C2" w:rsidTr="00F97DBD">
        <w:trPr>
          <w:trHeight w:val="382"/>
        </w:trPr>
        <w:tc>
          <w:tcPr>
            <w:tcW w:w="1838" w:type="dxa"/>
            <w:gridSpan w:val="2"/>
            <w:shd w:val="clear" w:color="auto" w:fill="auto"/>
          </w:tcPr>
          <w:p w14:paraId="75E7E6BD" w14:textId="77777777" w:rsidR="005C6EF9" w:rsidRPr="00A53252" w:rsidRDefault="005C6EF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  <w:p w14:paraId="5C8BC4EA" w14:textId="77777777" w:rsidR="005C6EF9" w:rsidRPr="00A53252" w:rsidRDefault="005C6EF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A53252">
              <w:rPr>
                <w:rFonts w:cs="Arial"/>
                <w:b/>
                <w:i/>
                <w:sz w:val="20"/>
                <w:szCs w:val="20"/>
              </w:rPr>
              <w:t>SKLADIŠČA</w:t>
            </w:r>
          </w:p>
        </w:tc>
        <w:tc>
          <w:tcPr>
            <w:tcW w:w="1559" w:type="dxa"/>
            <w:shd w:val="clear" w:color="auto" w:fill="auto"/>
          </w:tcPr>
          <w:p w14:paraId="790E2058" w14:textId="77777777" w:rsidR="005C6EF9" w:rsidRPr="00A53252" w:rsidRDefault="005C6EF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DFBB9EB" w14:textId="77777777" w:rsidR="005C6EF9" w:rsidRPr="00A53252" w:rsidRDefault="005C6EF9" w:rsidP="005C6EF9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2D184038" w14:textId="77777777" w:rsidR="005C6EF9" w:rsidRPr="00A53252" w:rsidRDefault="005C6EF9" w:rsidP="005C6EF9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166461A3" w14:textId="77777777" w:rsidR="005C6EF9" w:rsidRPr="00A53252" w:rsidRDefault="005C6EF9" w:rsidP="005C6EF9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EEAF6" w:themeFill="accent1" w:themeFillTint="33"/>
          </w:tcPr>
          <w:p w14:paraId="11DEC1B2" w14:textId="1AD96817" w:rsidR="005C6EF9" w:rsidRPr="00A53252" w:rsidRDefault="005C6EF9" w:rsidP="005C6EF9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EEAF6" w:themeFill="accent1" w:themeFillTint="33"/>
          </w:tcPr>
          <w:p w14:paraId="0788C6F7" w14:textId="286ABF63" w:rsidR="005C6EF9" w:rsidRDefault="005C6EF9" w:rsidP="005C6EF9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</w:tr>
      <w:tr w:rsidR="005C6EF9" w:rsidRPr="00A53252" w14:paraId="1ACAC703" w14:textId="28A65309" w:rsidTr="00F97DBD">
        <w:trPr>
          <w:trHeight w:val="779"/>
        </w:trPr>
        <w:tc>
          <w:tcPr>
            <w:tcW w:w="562" w:type="dxa"/>
            <w:shd w:val="clear" w:color="auto" w:fill="auto"/>
          </w:tcPr>
          <w:p w14:paraId="0D29BA70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1276" w:type="dxa"/>
            <w:shd w:val="clear" w:color="auto" w:fill="auto"/>
          </w:tcPr>
          <w:p w14:paraId="5B05CA9F" w14:textId="77777777" w:rsidR="005C6EF9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Dolenja vas</w:t>
            </w:r>
          </w:p>
          <w:p w14:paraId="14E20D44" w14:textId="1F067056" w:rsidR="001B16A2" w:rsidRPr="00A53252" w:rsidRDefault="001B16A2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110)</w:t>
            </w:r>
          </w:p>
        </w:tc>
        <w:tc>
          <w:tcPr>
            <w:tcW w:w="1559" w:type="dxa"/>
            <w:shd w:val="clear" w:color="auto" w:fill="auto"/>
          </w:tcPr>
          <w:p w14:paraId="3F23B47B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Selca 1a, 4227 Selca nad Škofjo Loko</w:t>
            </w:r>
          </w:p>
        </w:tc>
        <w:tc>
          <w:tcPr>
            <w:tcW w:w="1276" w:type="dxa"/>
            <w:shd w:val="clear" w:color="auto" w:fill="auto"/>
          </w:tcPr>
          <w:p w14:paraId="57CFB729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6-3590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6B28FFC" w14:textId="17FED7AD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10.500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B4AAC90" w14:textId="2F1D4FC6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6.600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4A3A13C6" w14:textId="0D11A112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42.000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0FCC4CA0" w14:textId="009B2461" w:rsidR="005C6EF9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26.400</w:t>
            </w:r>
          </w:p>
        </w:tc>
      </w:tr>
      <w:tr w:rsidR="005C6EF9" w:rsidRPr="00A53252" w14:paraId="79A27E89" w14:textId="0EFC79A7" w:rsidTr="00F97DBD">
        <w:trPr>
          <w:trHeight w:val="382"/>
        </w:trPr>
        <w:tc>
          <w:tcPr>
            <w:tcW w:w="562" w:type="dxa"/>
            <w:shd w:val="clear" w:color="auto" w:fill="auto"/>
          </w:tcPr>
          <w:p w14:paraId="7041887E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1276" w:type="dxa"/>
            <w:shd w:val="clear" w:color="auto" w:fill="auto"/>
          </w:tcPr>
          <w:p w14:paraId="75CDE315" w14:textId="77777777" w:rsidR="005C6EF9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Kočevje</w:t>
            </w:r>
          </w:p>
          <w:p w14:paraId="1D1E31C7" w14:textId="164FF1C8" w:rsidR="001B16A2" w:rsidRPr="00A53252" w:rsidRDefault="001B16A2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111)</w:t>
            </w:r>
          </w:p>
        </w:tc>
        <w:tc>
          <w:tcPr>
            <w:tcW w:w="1559" w:type="dxa"/>
            <w:shd w:val="clear" w:color="auto" w:fill="auto"/>
          </w:tcPr>
          <w:p w14:paraId="2A685744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Breg pri Kočevju 35, 1332 Stara cerkev</w:t>
            </w:r>
          </w:p>
        </w:tc>
        <w:tc>
          <w:tcPr>
            <w:tcW w:w="1276" w:type="dxa"/>
            <w:shd w:val="clear" w:color="auto" w:fill="auto"/>
          </w:tcPr>
          <w:p w14:paraId="7FE8997A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3-7232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954CBFE" w14:textId="74DD1600" w:rsidR="005C6EF9" w:rsidRPr="00A53252" w:rsidRDefault="00A15AF0" w:rsidP="00A15AF0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10.500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5228DB0" w14:textId="78B34038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11.000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11E4CDFA" w14:textId="51B8C980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42.000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06D3B524" w14:textId="721B88DC" w:rsidR="005C6EF9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44.000</w:t>
            </w:r>
          </w:p>
        </w:tc>
      </w:tr>
      <w:tr w:rsidR="005C6EF9" w:rsidRPr="00A53252" w14:paraId="0FCAF0F9" w14:textId="787C9F8B" w:rsidTr="00F97DBD">
        <w:trPr>
          <w:trHeight w:val="595"/>
        </w:trPr>
        <w:tc>
          <w:tcPr>
            <w:tcW w:w="562" w:type="dxa"/>
            <w:shd w:val="clear" w:color="auto" w:fill="auto"/>
          </w:tcPr>
          <w:p w14:paraId="69DD59A9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4.</w:t>
            </w:r>
          </w:p>
        </w:tc>
        <w:tc>
          <w:tcPr>
            <w:tcW w:w="1276" w:type="dxa"/>
            <w:shd w:val="clear" w:color="auto" w:fill="auto"/>
          </w:tcPr>
          <w:p w14:paraId="19D7092B" w14:textId="77777777" w:rsidR="005C6EF9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Kočevska Reka</w:t>
            </w:r>
          </w:p>
          <w:p w14:paraId="6BC58707" w14:textId="09C29A62" w:rsidR="001B16A2" w:rsidRPr="00A53252" w:rsidRDefault="001B16A2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267)</w:t>
            </w:r>
          </w:p>
        </w:tc>
        <w:tc>
          <w:tcPr>
            <w:tcW w:w="1559" w:type="dxa"/>
            <w:shd w:val="clear" w:color="auto" w:fill="auto"/>
          </w:tcPr>
          <w:p w14:paraId="13DA0132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Kočevska Reka 32a, 1338 Kočevska Reka</w:t>
            </w:r>
          </w:p>
        </w:tc>
        <w:tc>
          <w:tcPr>
            <w:tcW w:w="1276" w:type="dxa"/>
            <w:shd w:val="clear" w:color="auto" w:fill="auto"/>
          </w:tcPr>
          <w:p w14:paraId="2D6C9323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3-7739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955737E" w14:textId="1E7DA27B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E3C7115" w14:textId="5FC49924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021BA7A5" w14:textId="4778FBE3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6001936D" w14:textId="260456B1" w:rsidR="005C6EF9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800</w:t>
            </w:r>
          </w:p>
        </w:tc>
      </w:tr>
      <w:tr w:rsidR="005C6EF9" w:rsidRPr="00A53252" w14:paraId="10C6D6FE" w14:textId="01D10253" w:rsidTr="00F97DBD">
        <w:trPr>
          <w:trHeight w:val="382"/>
        </w:trPr>
        <w:tc>
          <w:tcPr>
            <w:tcW w:w="562" w:type="dxa"/>
            <w:shd w:val="clear" w:color="auto" w:fill="auto"/>
          </w:tcPr>
          <w:p w14:paraId="778B38BA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5.a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360C1E2" w14:textId="77777777" w:rsidR="005C6EF9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Ortnek</w:t>
            </w:r>
          </w:p>
          <w:p w14:paraId="330C2138" w14:textId="0A30758A" w:rsidR="001B16A2" w:rsidRPr="00A53252" w:rsidRDefault="001B16A2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113)</w:t>
            </w:r>
          </w:p>
        </w:tc>
        <w:tc>
          <w:tcPr>
            <w:tcW w:w="1559" w:type="dxa"/>
            <w:shd w:val="clear" w:color="auto" w:fill="auto"/>
          </w:tcPr>
          <w:p w14:paraId="73633FAD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Ortnek 9, 1316 Ortnek</w:t>
            </w:r>
          </w:p>
        </w:tc>
        <w:tc>
          <w:tcPr>
            <w:tcW w:w="1276" w:type="dxa"/>
            <w:shd w:val="clear" w:color="auto" w:fill="auto"/>
          </w:tcPr>
          <w:p w14:paraId="418EC3FD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3-325197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D01895E" w14:textId="1B47F538" w:rsidR="005C6EF9" w:rsidRPr="00A53252" w:rsidRDefault="00A15AF0" w:rsidP="00A15AF0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94.500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EFFA76D" w14:textId="5DA6825B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109.000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2EE7FF8E" w14:textId="54EB7C26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378.000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4A52D935" w14:textId="61DED85F" w:rsidR="005C6EF9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436.000</w:t>
            </w:r>
          </w:p>
        </w:tc>
      </w:tr>
      <w:tr w:rsidR="005C6EF9" w:rsidRPr="00A53252" w14:paraId="42D79621" w14:textId="7F805413" w:rsidTr="00F97DBD">
        <w:trPr>
          <w:trHeight w:val="382"/>
        </w:trPr>
        <w:tc>
          <w:tcPr>
            <w:tcW w:w="562" w:type="dxa"/>
            <w:shd w:val="clear" w:color="auto" w:fill="auto"/>
          </w:tcPr>
          <w:p w14:paraId="3732924F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5.b</w:t>
            </w:r>
          </w:p>
        </w:tc>
        <w:tc>
          <w:tcPr>
            <w:tcW w:w="1276" w:type="dxa"/>
            <w:vMerge/>
            <w:shd w:val="clear" w:color="auto" w:fill="auto"/>
          </w:tcPr>
          <w:p w14:paraId="2A23B7D8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37509676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Ortnek 9, 1316 Ortnek</w:t>
            </w:r>
          </w:p>
        </w:tc>
        <w:tc>
          <w:tcPr>
            <w:tcW w:w="1276" w:type="dxa"/>
            <w:shd w:val="clear" w:color="auto" w:fill="auto"/>
          </w:tcPr>
          <w:p w14:paraId="29A9012A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3-325203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39E68FF" w14:textId="3F0D09D0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750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F2ED613" w14:textId="30082704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1EC1E8B3" w14:textId="6B1B03D9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3.000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79265FCD" w14:textId="44CFF2DA" w:rsidR="005C6EF9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3.200</w:t>
            </w:r>
          </w:p>
        </w:tc>
      </w:tr>
      <w:tr w:rsidR="005C6EF9" w:rsidRPr="00A53252" w14:paraId="641E9FEE" w14:textId="12EFB631" w:rsidTr="00F97DBD">
        <w:trPr>
          <w:trHeight w:val="779"/>
        </w:trPr>
        <w:tc>
          <w:tcPr>
            <w:tcW w:w="562" w:type="dxa"/>
            <w:shd w:val="clear" w:color="auto" w:fill="auto"/>
          </w:tcPr>
          <w:p w14:paraId="63A75A4F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6.</w:t>
            </w:r>
          </w:p>
        </w:tc>
        <w:tc>
          <w:tcPr>
            <w:tcW w:w="1276" w:type="dxa"/>
            <w:shd w:val="clear" w:color="auto" w:fill="auto"/>
          </w:tcPr>
          <w:p w14:paraId="28AAFB22" w14:textId="77777777" w:rsidR="005C6EF9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Podgora</w:t>
            </w:r>
          </w:p>
          <w:p w14:paraId="26407F3D" w14:textId="232F3198" w:rsidR="001B16A2" w:rsidRPr="00A53252" w:rsidRDefault="001B16A2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114)</w:t>
            </w:r>
          </w:p>
        </w:tc>
        <w:tc>
          <w:tcPr>
            <w:tcW w:w="1559" w:type="dxa"/>
            <w:shd w:val="clear" w:color="auto" w:fill="auto"/>
          </w:tcPr>
          <w:p w14:paraId="135E0847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Podgora 23a, 3327 Šmartno ob Paki</w:t>
            </w:r>
          </w:p>
        </w:tc>
        <w:tc>
          <w:tcPr>
            <w:tcW w:w="1276" w:type="dxa"/>
            <w:shd w:val="clear" w:color="auto" w:fill="auto"/>
          </w:tcPr>
          <w:p w14:paraId="1970395A" w14:textId="77777777" w:rsidR="005C6EF9" w:rsidRPr="00A53252" w:rsidRDefault="005C6EF9" w:rsidP="005C6EF9">
            <w:pPr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2-1643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154F5F6" w14:textId="51C6EF7A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45.700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36C7DB0" w14:textId="3DE5F53E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37.500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0C782FCF" w14:textId="5A7D645A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182.800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112D321F" w14:textId="6718BA92" w:rsidR="005C6EF9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150.000</w:t>
            </w:r>
          </w:p>
        </w:tc>
      </w:tr>
      <w:tr w:rsidR="005C6EF9" w:rsidRPr="00A53252" w14:paraId="4B995BE8" w14:textId="530079EA" w:rsidTr="00F97DBD">
        <w:trPr>
          <w:trHeight w:val="581"/>
        </w:trPr>
        <w:tc>
          <w:tcPr>
            <w:tcW w:w="562" w:type="dxa"/>
            <w:shd w:val="clear" w:color="auto" w:fill="auto"/>
          </w:tcPr>
          <w:p w14:paraId="05EA4E62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7.</w:t>
            </w:r>
          </w:p>
        </w:tc>
        <w:tc>
          <w:tcPr>
            <w:tcW w:w="1276" w:type="dxa"/>
            <w:shd w:val="clear" w:color="auto" w:fill="auto"/>
          </w:tcPr>
          <w:p w14:paraId="2E01B112" w14:textId="77777777" w:rsidR="005C6EF9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Prestranek</w:t>
            </w:r>
          </w:p>
          <w:p w14:paraId="08CDCA64" w14:textId="0A5AE63A" w:rsidR="001B16A2" w:rsidRPr="00A53252" w:rsidRDefault="001B16A2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115)</w:t>
            </w:r>
          </w:p>
        </w:tc>
        <w:tc>
          <w:tcPr>
            <w:tcW w:w="1559" w:type="dxa"/>
            <w:shd w:val="clear" w:color="auto" w:fill="auto"/>
          </w:tcPr>
          <w:p w14:paraId="59DA0810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Reška cesta 28, 6258 Prestranek</w:t>
            </w:r>
          </w:p>
        </w:tc>
        <w:tc>
          <w:tcPr>
            <w:tcW w:w="1276" w:type="dxa"/>
            <w:shd w:val="clear" w:color="auto" w:fill="auto"/>
          </w:tcPr>
          <w:p w14:paraId="1C742E53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7-130531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021D7D5" w14:textId="56DD889F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3.600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D61CA44" w14:textId="1411E789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4.000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66AF8F32" w14:textId="5E50BEEF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14.400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5451D834" w14:textId="1B34A2F2" w:rsidR="005C6EF9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16.000</w:t>
            </w:r>
          </w:p>
        </w:tc>
      </w:tr>
      <w:tr w:rsidR="005C6EF9" w:rsidRPr="00A53252" w14:paraId="56ED04E1" w14:textId="4E1B2E28" w:rsidTr="00F97DBD">
        <w:trPr>
          <w:trHeight w:val="581"/>
        </w:trPr>
        <w:tc>
          <w:tcPr>
            <w:tcW w:w="562" w:type="dxa"/>
            <w:shd w:val="clear" w:color="auto" w:fill="auto"/>
          </w:tcPr>
          <w:p w14:paraId="5567BEE1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8.</w:t>
            </w:r>
          </w:p>
        </w:tc>
        <w:tc>
          <w:tcPr>
            <w:tcW w:w="1276" w:type="dxa"/>
            <w:shd w:val="clear" w:color="auto" w:fill="auto"/>
          </w:tcPr>
          <w:p w14:paraId="680644A3" w14:textId="77777777" w:rsidR="005C6EF9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Slovenja vas</w:t>
            </w:r>
          </w:p>
          <w:p w14:paraId="08129149" w14:textId="5C81C266" w:rsidR="001B16A2" w:rsidRPr="00A53252" w:rsidRDefault="001B16A2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272)</w:t>
            </w:r>
          </w:p>
        </w:tc>
        <w:tc>
          <w:tcPr>
            <w:tcW w:w="1559" w:type="dxa"/>
            <w:shd w:val="clear" w:color="auto" w:fill="auto"/>
          </w:tcPr>
          <w:p w14:paraId="4B5C654D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Slovenja vas 75, 2288 Hajdina</w:t>
            </w:r>
          </w:p>
        </w:tc>
        <w:tc>
          <w:tcPr>
            <w:tcW w:w="1276" w:type="dxa"/>
            <w:shd w:val="clear" w:color="auto" w:fill="auto"/>
          </w:tcPr>
          <w:p w14:paraId="32A71543" w14:textId="77777777" w:rsidR="005C6EF9" w:rsidRPr="00A53252" w:rsidRDefault="005C6EF9" w:rsidP="005C6EF9">
            <w:pPr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4-11747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EE78075" w14:textId="730EB2F1" w:rsidR="005C6EF9" w:rsidRPr="00A53252" w:rsidRDefault="00A15AF0" w:rsidP="00A15AF0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57.500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237EF88" w14:textId="732D15A6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32.000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4FFE9CA6" w14:textId="28884750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230.000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03C68E39" w14:textId="75F20B9F" w:rsidR="005C6EF9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128.000</w:t>
            </w:r>
          </w:p>
        </w:tc>
      </w:tr>
      <w:tr w:rsidR="005C6EF9" w:rsidRPr="00A53252" w14:paraId="32A05A30" w14:textId="4DFC9B20" w:rsidTr="00F97DBD">
        <w:trPr>
          <w:trHeight w:val="382"/>
        </w:trPr>
        <w:tc>
          <w:tcPr>
            <w:tcW w:w="562" w:type="dxa"/>
            <w:shd w:val="clear" w:color="auto" w:fill="auto"/>
          </w:tcPr>
          <w:p w14:paraId="5DE108B9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9.</w:t>
            </w:r>
          </w:p>
        </w:tc>
        <w:tc>
          <w:tcPr>
            <w:tcW w:w="1276" w:type="dxa"/>
            <w:shd w:val="clear" w:color="auto" w:fill="auto"/>
          </w:tcPr>
          <w:p w14:paraId="0CA3486C" w14:textId="77777777" w:rsidR="005C6EF9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Straža</w:t>
            </w:r>
          </w:p>
          <w:p w14:paraId="1D188B02" w14:textId="5F393456" w:rsidR="001B16A2" w:rsidRPr="00A53252" w:rsidRDefault="001B16A2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116)</w:t>
            </w:r>
          </w:p>
        </w:tc>
        <w:tc>
          <w:tcPr>
            <w:tcW w:w="1559" w:type="dxa"/>
            <w:shd w:val="clear" w:color="auto" w:fill="auto"/>
          </w:tcPr>
          <w:p w14:paraId="5199917C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 xml:space="preserve">Ulica talcev 34, 8351 Straža </w:t>
            </w:r>
          </w:p>
        </w:tc>
        <w:tc>
          <w:tcPr>
            <w:tcW w:w="1276" w:type="dxa"/>
            <w:shd w:val="clear" w:color="auto" w:fill="auto"/>
          </w:tcPr>
          <w:p w14:paraId="0B6F2003" w14:textId="77777777" w:rsidR="005C6EF9" w:rsidRPr="00A53252" w:rsidRDefault="005C6EF9" w:rsidP="005C6EF9">
            <w:pPr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3-14082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12BBE06" w14:textId="67A4DC96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29.700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625C917" w14:textId="27FAA7D9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22.500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5DF164B8" w14:textId="2EC74BDF" w:rsidR="005C6EF9" w:rsidRPr="00A53252" w:rsidRDefault="00A15AF0" w:rsidP="00A15AF0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118.800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6ED7F463" w14:textId="2C2A98DC" w:rsidR="005C6EF9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90.000</w:t>
            </w:r>
          </w:p>
        </w:tc>
      </w:tr>
      <w:tr w:rsidR="005C6EF9" w:rsidRPr="00A53252" w14:paraId="447E5EBE" w14:textId="462D89AB" w:rsidTr="00F97DBD">
        <w:trPr>
          <w:trHeight w:val="396"/>
        </w:trPr>
        <w:tc>
          <w:tcPr>
            <w:tcW w:w="562" w:type="dxa"/>
            <w:shd w:val="clear" w:color="auto" w:fill="auto"/>
          </w:tcPr>
          <w:p w14:paraId="4CB0AD51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lastRenderedPageBreak/>
              <w:t>10.</w:t>
            </w:r>
          </w:p>
        </w:tc>
        <w:tc>
          <w:tcPr>
            <w:tcW w:w="1276" w:type="dxa"/>
            <w:shd w:val="clear" w:color="auto" w:fill="auto"/>
          </w:tcPr>
          <w:p w14:paraId="13BC2C00" w14:textId="77777777" w:rsidR="005C6EF9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 xml:space="preserve">Zalog </w:t>
            </w:r>
          </w:p>
          <w:p w14:paraId="30F5DA03" w14:textId="372109D6" w:rsidR="001B16A2" w:rsidRPr="00A53252" w:rsidRDefault="001B16A2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118)</w:t>
            </w:r>
          </w:p>
        </w:tc>
        <w:tc>
          <w:tcPr>
            <w:tcW w:w="1559" w:type="dxa"/>
            <w:shd w:val="clear" w:color="auto" w:fill="auto"/>
          </w:tcPr>
          <w:p w14:paraId="62B979E8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Zaloška cesta 208, 1260 Ljubljana - Polje</w:t>
            </w:r>
          </w:p>
        </w:tc>
        <w:tc>
          <w:tcPr>
            <w:tcW w:w="1276" w:type="dxa"/>
            <w:shd w:val="clear" w:color="auto" w:fill="auto"/>
          </w:tcPr>
          <w:p w14:paraId="0086AACD" w14:textId="77777777" w:rsidR="005C6EF9" w:rsidRPr="00A53252" w:rsidRDefault="005C6EF9" w:rsidP="005C6EF9">
            <w:pPr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3-7131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9533511" w14:textId="6570FE21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75.600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827A8AB" w14:textId="1075FDA0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80.000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47C95AAB" w14:textId="62FB86FB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302.400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5C07373E" w14:textId="3D86ADB2" w:rsidR="005C6EF9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320.000</w:t>
            </w:r>
          </w:p>
        </w:tc>
      </w:tr>
      <w:tr w:rsidR="005C6EF9" w:rsidRPr="00A53252" w14:paraId="14A446BB" w14:textId="648F6185" w:rsidTr="00F97DBD">
        <w:trPr>
          <w:trHeight w:val="609"/>
        </w:trPr>
        <w:tc>
          <w:tcPr>
            <w:tcW w:w="562" w:type="dxa"/>
            <w:shd w:val="clear" w:color="auto" w:fill="auto"/>
          </w:tcPr>
          <w:p w14:paraId="3F0588D3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11.</w:t>
            </w:r>
          </w:p>
        </w:tc>
        <w:tc>
          <w:tcPr>
            <w:tcW w:w="1276" w:type="dxa"/>
            <w:shd w:val="clear" w:color="auto" w:fill="auto"/>
          </w:tcPr>
          <w:p w14:paraId="4624E0A3" w14:textId="77777777" w:rsidR="005C6EF9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Zbelovo</w:t>
            </w:r>
          </w:p>
          <w:p w14:paraId="525ECC69" w14:textId="7B3F90F1" w:rsidR="001B16A2" w:rsidRPr="00A53252" w:rsidRDefault="001B16A2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120)</w:t>
            </w:r>
          </w:p>
        </w:tc>
        <w:tc>
          <w:tcPr>
            <w:tcW w:w="1559" w:type="dxa"/>
            <w:shd w:val="clear" w:color="auto" w:fill="auto"/>
          </w:tcPr>
          <w:p w14:paraId="19D4B61B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Mlače 5b, 3215 Loče pri Poljčanah</w:t>
            </w:r>
          </w:p>
        </w:tc>
        <w:tc>
          <w:tcPr>
            <w:tcW w:w="1276" w:type="dxa"/>
            <w:shd w:val="clear" w:color="auto" w:fill="auto"/>
          </w:tcPr>
          <w:p w14:paraId="105AFB1C" w14:textId="77777777" w:rsidR="005C6EF9" w:rsidRPr="00A53252" w:rsidRDefault="005C6EF9" w:rsidP="005C6EF9">
            <w:pPr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4-2613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D6017B9" w14:textId="5BE84975" w:rsidR="005C6EF9" w:rsidRPr="00A53252" w:rsidRDefault="00A15AF0" w:rsidP="00A15AF0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12.500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A7AD0AD" w14:textId="475970EE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8.200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38952561" w14:textId="3803F18F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50.000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6B9D0886" w14:textId="2AC8E857" w:rsidR="005C6EF9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32.800</w:t>
            </w:r>
          </w:p>
        </w:tc>
      </w:tr>
      <w:tr w:rsidR="005C6EF9" w:rsidRPr="00A53252" w14:paraId="5620B939" w14:textId="0E828582" w:rsidTr="00F97DBD">
        <w:trPr>
          <w:trHeight w:val="609"/>
        </w:trPr>
        <w:tc>
          <w:tcPr>
            <w:tcW w:w="562" w:type="dxa"/>
            <w:shd w:val="clear" w:color="auto" w:fill="auto"/>
          </w:tcPr>
          <w:p w14:paraId="7D3A2B27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12.</w:t>
            </w:r>
          </w:p>
        </w:tc>
        <w:tc>
          <w:tcPr>
            <w:tcW w:w="1276" w:type="dxa"/>
            <w:shd w:val="clear" w:color="auto" w:fill="auto"/>
          </w:tcPr>
          <w:p w14:paraId="691185F9" w14:textId="77777777" w:rsidR="005C6EF9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Trbovlje</w:t>
            </w:r>
          </w:p>
          <w:p w14:paraId="3B96725A" w14:textId="45D2E05E" w:rsidR="001B16A2" w:rsidRPr="00A53252" w:rsidRDefault="001B16A2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121)</w:t>
            </w:r>
          </w:p>
        </w:tc>
        <w:tc>
          <w:tcPr>
            <w:tcW w:w="1559" w:type="dxa"/>
            <w:shd w:val="clear" w:color="auto" w:fill="auto"/>
          </w:tcPr>
          <w:p w14:paraId="15ADB1DA" w14:textId="77777777" w:rsidR="005C6EF9" w:rsidRPr="00A53252" w:rsidRDefault="005C6EF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Opekarna 28a, 1420 Trbovlje</w:t>
            </w:r>
          </w:p>
        </w:tc>
        <w:tc>
          <w:tcPr>
            <w:tcW w:w="1276" w:type="dxa"/>
            <w:shd w:val="clear" w:color="auto" w:fill="auto"/>
          </w:tcPr>
          <w:p w14:paraId="438CB2CA" w14:textId="77777777" w:rsidR="005C6EF9" w:rsidRPr="00A53252" w:rsidRDefault="005C6EF9" w:rsidP="005C6EF9">
            <w:pPr>
              <w:jc w:val="right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3-328940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7B3CAE0" w14:textId="7C128696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550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77A9E89" w14:textId="4442F1CA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1.500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3A24F8DA" w14:textId="39DB8D7C" w:rsidR="005C6EF9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2.200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404891C3" w14:textId="41C2A2A9" w:rsidR="005C6EF9" w:rsidRPr="00A53252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6.000</w:t>
            </w:r>
          </w:p>
        </w:tc>
      </w:tr>
      <w:tr w:rsidR="00A15AF0" w:rsidRPr="00A53252" w14:paraId="7FBF8ADD" w14:textId="77777777" w:rsidTr="00F63E2A">
        <w:trPr>
          <w:trHeight w:val="609"/>
        </w:trPr>
        <w:tc>
          <w:tcPr>
            <w:tcW w:w="562" w:type="dxa"/>
            <w:shd w:val="clear" w:color="auto" w:fill="auto"/>
          </w:tcPr>
          <w:p w14:paraId="59CD5725" w14:textId="3B702D2D" w:rsidR="00A15AF0" w:rsidRPr="00A53252" w:rsidRDefault="00A15AF0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13.</w:t>
            </w:r>
          </w:p>
        </w:tc>
        <w:tc>
          <w:tcPr>
            <w:tcW w:w="4111" w:type="dxa"/>
            <w:gridSpan w:val="3"/>
            <w:shd w:val="clear" w:color="auto" w:fill="auto"/>
          </w:tcPr>
          <w:p w14:paraId="2BDAC37A" w14:textId="06FA7318" w:rsidR="00A15AF0" w:rsidRPr="00A53252" w:rsidRDefault="00A15AF0" w:rsidP="00C6378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Ocena – nov</w:t>
            </w:r>
            <w:r w:rsidR="00C63782">
              <w:rPr>
                <w:rFonts w:cs="Arial"/>
                <w:sz w:val="20"/>
                <w:szCs w:val="20"/>
              </w:rPr>
              <w:t>e lokacije oz.</w:t>
            </w:r>
            <w:r>
              <w:rPr>
                <w:rFonts w:cs="Arial"/>
                <w:sz w:val="20"/>
                <w:szCs w:val="20"/>
              </w:rPr>
              <w:t xml:space="preserve"> merilna mesta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289DE44" w14:textId="7253ABDF" w:rsidR="00A15AF0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37.500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E2079FE" w14:textId="7F351A83" w:rsidR="00A15AF0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33.200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3EF4F452" w14:textId="76E29579" w:rsidR="00A15AF0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150.000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564DBFAF" w14:textId="0C292335" w:rsidR="00A15AF0" w:rsidRDefault="00A15AF0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132.800</w:t>
            </w:r>
          </w:p>
        </w:tc>
      </w:tr>
      <w:tr w:rsidR="005C6EF9" w:rsidRPr="00A53252" w14:paraId="0A458237" w14:textId="078FDAFC" w:rsidTr="00F63E2A">
        <w:trPr>
          <w:trHeight w:val="609"/>
        </w:trPr>
        <w:tc>
          <w:tcPr>
            <w:tcW w:w="4673" w:type="dxa"/>
            <w:gridSpan w:val="4"/>
            <w:shd w:val="clear" w:color="auto" w:fill="auto"/>
            <w:vAlign w:val="center"/>
          </w:tcPr>
          <w:p w14:paraId="406E962D" w14:textId="0AB2C2A4" w:rsidR="005C6EF9" w:rsidRPr="00A53252" w:rsidRDefault="005C6EF9" w:rsidP="005C6EF9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A53252">
              <w:rPr>
                <w:rFonts w:cs="Arial"/>
                <w:b/>
                <w:sz w:val="20"/>
                <w:szCs w:val="20"/>
              </w:rPr>
              <w:t xml:space="preserve">                    </w:t>
            </w:r>
            <w:r>
              <w:rPr>
                <w:rFonts w:cs="Arial"/>
                <w:b/>
                <w:sz w:val="20"/>
                <w:szCs w:val="20"/>
              </w:rPr>
              <w:t>SKUPAJ OKVIRNA PORABA v kWh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D840759" w14:textId="59D19C3D" w:rsidR="005C6EF9" w:rsidRPr="00A53252" w:rsidRDefault="00F63E2A" w:rsidP="00F63E2A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412.050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D1ADAB6" w14:textId="0261DE1B" w:rsidR="005C6EF9" w:rsidRPr="00A53252" w:rsidRDefault="00F63E2A" w:rsidP="00F63E2A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366.500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1582DEB" w14:textId="414B37B3" w:rsidR="005C6EF9" w:rsidRDefault="00F63E2A" w:rsidP="00F63E2A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1.648.200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34D0BCA8" w14:textId="38CA5377" w:rsidR="005C6EF9" w:rsidRPr="00A53252" w:rsidRDefault="00F63E2A" w:rsidP="00F63E2A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1.466.000</w:t>
            </w:r>
          </w:p>
        </w:tc>
      </w:tr>
    </w:tbl>
    <w:p w14:paraId="514E0EB5" w14:textId="0CBF9A2B" w:rsidR="00A53252" w:rsidRDefault="00A53252" w:rsidP="008A03C9">
      <w:pPr>
        <w:jc w:val="both"/>
        <w:rPr>
          <w:rFonts w:cs="Arial"/>
          <w:lang w:eastAsia="en-US"/>
        </w:rPr>
      </w:pPr>
    </w:p>
    <w:p w14:paraId="687A60B2" w14:textId="3D0A7581" w:rsidR="00F63E2A" w:rsidRDefault="00F63E2A" w:rsidP="00A53252">
      <w:pPr>
        <w:jc w:val="both"/>
        <w:rPr>
          <w:rFonts w:cs="Arial"/>
          <w:bCs/>
        </w:rPr>
      </w:pPr>
      <w:r>
        <w:rPr>
          <w:rFonts w:cs="Arial"/>
          <w:bCs/>
        </w:rPr>
        <w:t xml:space="preserve">Skupna </w:t>
      </w:r>
      <w:r w:rsidR="00FD643A">
        <w:rPr>
          <w:rFonts w:cs="Arial"/>
          <w:bCs/>
        </w:rPr>
        <w:t>okvirna eno</w:t>
      </w:r>
      <w:r w:rsidR="00F97DBD">
        <w:rPr>
          <w:rFonts w:cs="Arial"/>
          <w:bCs/>
        </w:rPr>
        <w:t xml:space="preserve"> (1) </w:t>
      </w:r>
      <w:r>
        <w:rPr>
          <w:rFonts w:cs="Arial"/>
          <w:bCs/>
        </w:rPr>
        <w:t xml:space="preserve">letna poraba v kWh znaša (VT + MT): </w:t>
      </w:r>
      <w:r w:rsidR="005B65D0" w:rsidRPr="005B65D0">
        <w:rPr>
          <w:rFonts w:cs="Arial"/>
          <w:b/>
          <w:bCs/>
        </w:rPr>
        <w:t>778.550</w:t>
      </w:r>
    </w:p>
    <w:p w14:paraId="39BC393C" w14:textId="5B3D82B1" w:rsidR="00F63E2A" w:rsidRPr="005B65D0" w:rsidRDefault="00F63E2A" w:rsidP="00A53252">
      <w:pPr>
        <w:jc w:val="both"/>
        <w:rPr>
          <w:rFonts w:cs="Arial"/>
          <w:b/>
          <w:bCs/>
        </w:rPr>
      </w:pPr>
      <w:r>
        <w:rPr>
          <w:rFonts w:cs="Arial"/>
          <w:bCs/>
        </w:rPr>
        <w:t xml:space="preserve">Skupna </w:t>
      </w:r>
      <w:r w:rsidR="00FD643A">
        <w:rPr>
          <w:rFonts w:cs="Arial"/>
          <w:bCs/>
        </w:rPr>
        <w:t xml:space="preserve">okvirna </w:t>
      </w:r>
      <w:r>
        <w:rPr>
          <w:rFonts w:cs="Arial"/>
          <w:bCs/>
        </w:rPr>
        <w:t>štiri</w:t>
      </w:r>
      <w:r w:rsidR="00F97DBD">
        <w:rPr>
          <w:rFonts w:cs="Arial"/>
          <w:bCs/>
        </w:rPr>
        <w:t xml:space="preserve"> (4) </w:t>
      </w:r>
      <w:r>
        <w:rPr>
          <w:rFonts w:cs="Arial"/>
          <w:bCs/>
        </w:rPr>
        <w:t xml:space="preserve">letna poraba v kWh znaša (VT + MT): </w:t>
      </w:r>
      <w:r w:rsidR="005B65D0" w:rsidRPr="005B65D0">
        <w:rPr>
          <w:rFonts w:cs="Arial"/>
          <w:b/>
          <w:bCs/>
        </w:rPr>
        <w:t>3.114.200</w:t>
      </w:r>
    </w:p>
    <w:p w14:paraId="785EF577" w14:textId="77777777" w:rsidR="00F63E2A" w:rsidRDefault="00F63E2A" w:rsidP="00A53252">
      <w:pPr>
        <w:jc w:val="both"/>
        <w:rPr>
          <w:rFonts w:cs="Arial"/>
          <w:bCs/>
        </w:rPr>
      </w:pPr>
    </w:p>
    <w:p w14:paraId="0D29953C" w14:textId="26D00FBF" w:rsidR="00A53252" w:rsidRPr="00A53252" w:rsidRDefault="00A53252" w:rsidP="00A53252">
      <w:pPr>
        <w:jc w:val="both"/>
        <w:rPr>
          <w:rFonts w:cs="Arial"/>
          <w:bCs/>
        </w:rPr>
      </w:pPr>
      <w:r>
        <w:rPr>
          <w:rFonts w:cs="Arial"/>
          <w:bCs/>
        </w:rPr>
        <w:t>Izbrani ponudnik - d</w:t>
      </w:r>
      <w:r w:rsidRPr="00A53252">
        <w:rPr>
          <w:rFonts w:cs="Arial"/>
          <w:bCs/>
        </w:rPr>
        <w:t xml:space="preserve">obavitelj bo, pod pogoji iz </w:t>
      </w:r>
      <w:r>
        <w:rPr>
          <w:rFonts w:cs="Arial"/>
          <w:bCs/>
        </w:rPr>
        <w:t xml:space="preserve">tega predmetnega javnega naročila </w:t>
      </w:r>
      <w:r w:rsidRPr="00A53252">
        <w:rPr>
          <w:rFonts w:cs="Arial"/>
          <w:bCs/>
        </w:rPr>
        <w:t>dobavljal električno energijo tudi za morebitne nove lokacije oz. merilna mesta naročnika</w:t>
      </w:r>
      <w:r w:rsidR="005B65D0">
        <w:rPr>
          <w:rFonts w:cs="Arial"/>
          <w:bCs/>
        </w:rPr>
        <w:t xml:space="preserve"> (pozicija »Ocena – nova merilna mesta«)</w:t>
      </w:r>
      <w:r w:rsidRPr="00A53252">
        <w:rPr>
          <w:rFonts w:cs="Arial"/>
          <w:bCs/>
        </w:rPr>
        <w:t xml:space="preserve">. </w:t>
      </w:r>
      <w:r w:rsidR="005B65D0">
        <w:rPr>
          <w:rFonts w:cs="Arial"/>
          <w:bCs/>
        </w:rPr>
        <w:t>Količin</w:t>
      </w:r>
      <w:r w:rsidR="00C63782">
        <w:rPr>
          <w:rFonts w:cs="Arial"/>
          <w:bCs/>
        </w:rPr>
        <w:t>e</w:t>
      </w:r>
      <w:r w:rsidR="005B65D0">
        <w:rPr>
          <w:rFonts w:cs="Arial"/>
          <w:bCs/>
        </w:rPr>
        <w:t xml:space="preserve"> </w:t>
      </w:r>
      <w:r w:rsidR="00C63782">
        <w:rPr>
          <w:rFonts w:cs="Arial"/>
          <w:bCs/>
        </w:rPr>
        <w:t>porabe električne energije, navedene v zgornji tabeli, so okvirne in za naročnika niso zavezujoče</w:t>
      </w:r>
      <w:r w:rsidR="005B65D0">
        <w:rPr>
          <w:rFonts w:cs="Arial"/>
          <w:bCs/>
        </w:rPr>
        <w:t xml:space="preserve">. </w:t>
      </w:r>
    </w:p>
    <w:p w14:paraId="2D8A2BB4" w14:textId="1391D5BE" w:rsidR="00A53252" w:rsidRDefault="00A53252" w:rsidP="008A03C9">
      <w:pPr>
        <w:jc w:val="both"/>
        <w:rPr>
          <w:rFonts w:cs="Arial"/>
          <w:lang w:eastAsia="en-US"/>
        </w:rPr>
      </w:pPr>
    </w:p>
    <w:p w14:paraId="4AB60B50" w14:textId="2BD84CE9" w:rsidR="00A53252" w:rsidRPr="00A53252" w:rsidRDefault="00A53252" w:rsidP="00A53252">
      <w:pPr>
        <w:jc w:val="both"/>
        <w:rPr>
          <w:rFonts w:cs="Arial"/>
          <w:bCs/>
        </w:rPr>
      </w:pPr>
      <w:r w:rsidRPr="00A53252">
        <w:rPr>
          <w:rFonts w:cs="Arial"/>
          <w:bCs/>
        </w:rPr>
        <w:t>Pogoji iz te</w:t>
      </w:r>
      <w:r>
        <w:rPr>
          <w:rFonts w:cs="Arial"/>
          <w:bCs/>
        </w:rPr>
        <w:t xml:space="preserve">ga predmetnega javnega naročila </w:t>
      </w:r>
      <w:r w:rsidRPr="00A53252">
        <w:rPr>
          <w:rFonts w:cs="Arial"/>
          <w:bCs/>
        </w:rPr>
        <w:t xml:space="preserve">ostanejo nespremenjeni tudi v primerih, če bo dejanska poraba električne energije na posameznih lokacijah oz. merilnih mestih višja ali nižja od navedene </w:t>
      </w:r>
      <w:r w:rsidR="005B65D0">
        <w:rPr>
          <w:rFonts w:cs="Arial"/>
          <w:bCs/>
        </w:rPr>
        <w:t>okvirne</w:t>
      </w:r>
      <w:r w:rsidRPr="00A53252">
        <w:rPr>
          <w:rFonts w:cs="Arial"/>
          <w:bCs/>
        </w:rPr>
        <w:t xml:space="preserve"> porabe ali bo katera od lokacij oz. merilnih mest izključena. Naročnik iz tega naslova ne nosi nikakršne odškodninske odgovornosti.</w:t>
      </w:r>
    </w:p>
    <w:p w14:paraId="44DCE2F0" w14:textId="113764BB" w:rsidR="00A53252" w:rsidRDefault="00A53252" w:rsidP="00A53252">
      <w:pPr>
        <w:jc w:val="both"/>
        <w:rPr>
          <w:rFonts w:cs="Arial"/>
          <w:bCs/>
        </w:rPr>
      </w:pPr>
    </w:p>
    <w:p w14:paraId="1520197A" w14:textId="51473CA7" w:rsidR="00A53252" w:rsidRPr="00A53252" w:rsidRDefault="00A53252" w:rsidP="00A53252">
      <w:pPr>
        <w:jc w:val="both"/>
        <w:rPr>
          <w:rFonts w:cs="Arial"/>
          <w:bCs/>
        </w:rPr>
      </w:pPr>
      <w:r>
        <w:rPr>
          <w:rFonts w:cs="Arial"/>
          <w:bCs/>
        </w:rPr>
        <w:t xml:space="preserve">Vse ostale zahteve naročnika so opredeljene v osnutku pogodbe (OBR – 2.17), ki je sestavni del in priloga predmetnega javnega naročila. </w:t>
      </w:r>
    </w:p>
    <w:p w14:paraId="5CC194C4" w14:textId="77777777" w:rsidR="00A53252" w:rsidRDefault="00A53252" w:rsidP="008A03C9">
      <w:pPr>
        <w:jc w:val="both"/>
        <w:rPr>
          <w:rFonts w:cs="Arial"/>
          <w:lang w:eastAsia="en-US"/>
        </w:rPr>
      </w:pPr>
    </w:p>
    <w:p w14:paraId="5014F7D6" w14:textId="7DAC2D2D" w:rsidR="008A03C9" w:rsidRPr="00366EFA" w:rsidRDefault="008A03C9" w:rsidP="008A03C9">
      <w:pPr>
        <w:jc w:val="both"/>
        <w:rPr>
          <w:rFonts w:cs="Arial"/>
          <w:color w:val="BFBFBF" w:themeColor="background1" w:themeShade="BF"/>
        </w:rPr>
      </w:pPr>
      <w:r w:rsidRPr="00AA6871">
        <w:rPr>
          <w:rFonts w:cs="Arial"/>
          <w:lang w:eastAsia="en-US"/>
        </w:rPr>
        <w:t xml:space="preserve"> </w:t>
      </w:r>
    </w:p>
    <w:p w14:paraId="4F74A395" w14:textId="77777777" w:rsidR="008A03C9" w:rsidRDefault="008A03C9" w:rsidP="008A03C9">
      <w:pPr>
        <w:rPr>
          <w:rFonts w:cs="Arial"/>
          <w:b/>
          <w:sz w:val="24"/>
          <w:szCs w:val="24"/>
        </w:rPr>
      </w:pPr>
    </w:p>
    <w:p w14:paraId="744218EC" w14:textId="598DFC26" w:rsidR="00DE597D" w:rsidRDefault="00DE597D" w:rsidP="006D261C">
      <w:pPr>
        <w:rPr>
          <w:rFonts w:cs="Arial"/>
          <w:b/>
          <w:sz w:val="24"/>
          <w:szCs w:val="24"/>
        </w:rPr>
      </w:pPr>
    </w:p>
    <w:p w14:paraId="44D5AF18" w14:textId="77777777" w:rsidR="00692593" w:rsidRDefault="00692593" w:rsidP="00692593">
      <w:pPr>
        <w:widowControl w:val="0"/>
        <w:rPr>
          <w:rFonts w:cs="Arial"/>
        </w:rPr>
      </w:pPr>
    </w:p>
    <w:p w14:paraId="54AB1152" w14:textId="77777777" w:rsidR="00692593" w:rsidRDefault="00692593" w:rsidP="00692593">
      <w:pPr>
        <w:widowControl w:val="0"/>
        <w:rPr>
          <w:rFonts w:cs="Arial"/>
        </w:rPr>
      </w:pPr>
    </w:p>
    <w:p w14:paraId="77E39CCB" w14:textId="77777777" w:rsidR="000D33E4" w:rsidRDefault="000D33E4" w:rsidP="006D261C">
      <w:pPr>
        <w:jc w:val="both"/>
        <w:rPr>
          <w:rFonts w:cs="Arial"/>
          <w:sz w:val="24"/>
          <w:szCs w:val="24"/>
        </w:rPr>
      </w:pPr>
    </w:p>
    <w:p w14:paraId="72031F97" w14:textId="77777777" w:rsidR="000D33E4" w:rsidRDefault="000D33E4" w:rsidP="006D261C">
      <w:pPr>
        <w:jc w:val="both"/>
        <w:rPr>
          <w:rFonts w:cs="Arial"/>
          <w:sz w:val="24"/>
          <w:szCs w:val="24"/>
        </w:rPr>
      </w:pPr>
    </w:p>
    <w:p w14:paraId="7CDFC9D4" w14:textId="77777777" w:rsidR="006D261C" w:rsidRDefault="006D261C" w:rsidP="006D261C">
      <w:pPr>
        <w:jc w:val="both"/>
        <w:rPr>
          <w:rFonts w:cs="Arial"/>
          <w:sz w:val="24"/>
          <w:szCs w:val="24"/>
        </w:rPr>
      </w:pPr>
    </w:p>
    <w:p w14:paraId="304ED276" w14:textId="77777777" w:rsidR="00EB6BDA" w:rsidRPr="0083167E" w:rsidRDefault="00EB6BDA" w:rsidP="006D261C">
      <w:pPr>
        <w:jc w:val="both"/>
        <w:rPr>
          <w:rFonts w:cs="Arial"/>
          <w:sz w:val="24"/>
          <w:szCs w:val="24"/>
        </w:rPr>
      </w:pPr>
    </w:p>
    <w:p w14:paraId="5AECC9DD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7AEBCEE3" w14:textId="77777777" w:rsidR="006D261C" w:rsidRPr="004C5596" w:rsidRDefault="006D261C" w:rsidP="006D261C"/>
    <w:p w14:paraId="436CC936" w14:textId="77777777" w:rsidR="00111E0A" w:rsidRPr="008F2D81" w:rsidRDefault="00111E0A" w:rsidP="00111E0A">
      <w:pPr>
        <w:rPr>
          <w:rFonts w:cs="Arial"/>
        </w:rPr>
      </w:pPr>
    </w:p>
    <w:p w14:paraId="3F6FE213" w14:textId="77777777" w:rsidR="002F777E" w:rsidRDefault="002F777E" w:rsidP="002F777E">
      <w:pPr>
        <w:jc w:val="both"/>
        <w:rPr>
          <w:rFonts w:cs="Arial"/>
          <w:i/>
        </w:rPr>
      </w:pPr>
    </w:p>
    <w:p w14:paraId="4240DB5A" w14:textId="77777777" w:rsidR="002F777E" w:rsidRDefault="002F777E" w:rsidP="002F777E">
      <w:pPr>
        <w:jc w:val="both"/>
        <w:rPr>
          <w:rFonts w:cs="Arial"/>
          <w:i/>
        </w:rPr>
      </w:pPr>
    </w:p>
    <w:p w14:paraId="4D2BED7A" w14:textId="77777777" w:rsidR="002F777E" w:rsidRDefault="002F777E" w:rsidP="002F777E">
      <w:pPr>
        <w:jc w:val="both"/>
        <w:rPr>
          <w:rFonts w:cs="Arial"/>
          <w:i/>
        </w:rPr>
      </w:pPr>
    </w:p>
    <w:p w14:paraId="29423CBC" w14:textId="77777777" w:rsidR="002F777E" w:rsidRDefault="002F777E" w:rsidP="002F777E">
      <w:pPr>
        <w:jc w:val="both"/>
        <w:rPr>
          <w:rFonts w:cs="Arial"/>
          <w:i/>
        </w:rPr>
      </w:pPr>
    </w:p>
    <w:p w14:paraId="6D20C2D9" w14:textId="77777777" w:rsidR="002F777E" w:rsidRDefault="002F777E" w:rsidP="002F777E">
      <w:pPr>
        <w:jc w:val="both"/>
        <w:rPr>
          <w:rFonts w:cs="Arial"/>
          <w:i/>
        </w:rPr>
      </w:pPr>
    </w:p>
    <w:p w14:paraId="03C2EB90" w14:textId="6E2900D8" w:rsidR="002F777E" w:rsidRDefault="002F777E" w:rsidP="002F777E">
      <w:pPr>
        <w:jc w:val="both"/>
        <w:rPr>
          <w:rFonts w:cs="Arial"/>
          <w:i/>
        </w:rPr>
      </w:pPr>
    </w:p>
    <w:p w14:paraId="5FF4E8AF" w14:textId="60E539AE" w:rsidR="00F503D8" w:rsidRDefault="00F503D8" w:rsidP="002F777E">
      <w:pPr>
        <w:jc w:val="both"/>
        <w:rPr>
          <w:rFonts w:cs="Arial"/>
          <w:i/>
        </w:rPr>
      </w:pPr>
    </w:p>
    <w:p w14:paraId="3A1D61D0" w14:textId="77777777" w:rsidR="00F503D8" w:rsidRDefault="00F503D8" w:rsidP="002F777E">
      <w:pPr>
        <w:jc w:val="both"/>
        <w:rPr>
          <w:rFonts w:cs="Arial"/>
          <w:i/>
        </w:rPr>
      </w:pPr>
    </w:p>
    <w:p w14:paraId="4F8AB903" w14:textId="31C0522D" w:rsidR="008342BE" w:rsidRPr="002F777E" w:rsidRDefault="002F777E" w:rsidP="002F777E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ponudbe, s katero se prijavljamo na razpis za izvedbo javnega naročila.</w:t>
      </w:r>
      <w:r w:rsidR="009A32EE">
        <w:rPr>
          <w:rFonts w:cs="Arial"/>
          <w:i/>
        </w:rPr>
        <w:t xml:space="preserve"> Obrazec je tudi sestavni del pogodbe.</w:t>
      </w:r>
    </w:p>
    <w:sectPr w:rsidR="008342BE" w:rsidRPr="002F777E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0AC7C0C" w16cex:dateUtc="2021-11-15T14:20:27.75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039E29D" w16cid:durableId="2537B51C"/>
  <w16cid:commentId w16cid:paraId="6A161D75" w16cid:durableId="40AC7C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37975" w14:textId="77777777" w:rsidR="009272B2" w:rsidRDefault="009272B2">
      <w:r>
        <w:separator/>
      </w:r>
    </w:p>
  </w:endnote>
  <w:endnote w:type="continuationSeparator" w:id="0">
    <w:p w14:paraId="0924BDCF" w14:textId="77777777" w:rsidR="009272B2" w:rsidRDefault="009272B2">
      <w:r>
        <w:continuationSeparator/>
      </w:r>
    </w:p>
  </w:endnote>
  <w:endnote w:type="continuationNotice" w:id="1">
    <w:p w14:paraId="4777DE7E" w14:textId="77777777" w:rsidR="009272B2" w:rsidRDefault="009272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5FB18" w14:textId="0FCAE85C" w:rsidR="007C129A" w:rsidRPr="00E53BFB" w:rsidRDefault="007C129A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B90237"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B90237"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7C129A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56473A05" w:rsidR="007C129A" w:rsidRPr="005A785E" w:rsidRDefault="007C129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35E9DE4B" w:rsidR="007C129A" w:rsidRPr="00A1445A" w:rsidRDefault="007C129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902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90237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7C129A" w:rsidRPr="00FC6CF0" w:rsidRDefault="007C129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F4ABC" w14:textId="77777777" w:rsidR="009272B2" w:rsidRDefault="009272B2">
      <w:r>
        <w:separator/>
      </w:r>
    </w:p>
  </w:footnote>
  <w:footnote w:type="continuationSeparator" w:id="0">
    <w:p w14:paraId="22603748" w14:textId="77777777" w:rsidR="009272B2" w:rsidRDefault="009272B2">
      <w:r>
        <w:continuationSeparator/>
      </w:r>
    </w:p>
  </w:footnote>
  <w:footnote w:type="continuationNotice" w:id="1">
    <w:p w14:paraId="01305032" w14:textId="77777777" w:rsidR="009272B2" w:rsidRDefault="009272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C129A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7C129A" w:rsidRPr="00A04B00" w:rsidRDefault="007C129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7C129A" w:rsidRPr="00C0552D" w:rsidRDefault="007C129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7C129A" w:rsidRPr="00C0552D" w:rsidRDefault="007C129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7C129A" w:rsidRPr="00A1445A" w:rsidRDefault="007C129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7C129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7C129A" w:rsidRPr="00A1445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7C129A" w:rsidRDefault="007C129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7C129A" w:rsidRPr="00A1445A" w:rsidRDefault="007C129A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7C129A" w:rsidRPr="0070419E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41E2EAE3" w:rsidR="007C129A" w:rsidRPr="0070419E" w:rsidRDefault="007C129A" w:rsidP="008F5FA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419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7C129A" w:rsidRPr="0070419E" w:rsidRDefault="007C129A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54342164" w:rsidR="007C129A" w:rsidRPr="0070419E" w:rsidRDefault="007C129A" w:rsidP="007C129A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70419E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7C129A" w:rsidRPr="00FC6CF0" w:rsidRDefault="007C129A" w:rsidP="00001218">
    <w:pPr>
      <w:pStyle w:val="Glava"/>
      <w:rPr>
        <w:rFonts w:cs="Arial"/>
        <w:sz w:val="2"/>
        <w:szCs w:val="2"/>
      </w:rPr>
    </w:pPr>
  </w:p>
  <w:p w14:paraId="52523F56" w14:textId="77777777" w:rsidR="007C129A" w:rsidRPr="00FC6CF0" w:rsidRDefault="007C129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3142B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FEB"/>
    <w:multiLevelType w:val="multilevel"/>
    <w:tmpl w:val="EA1CF8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174705"/>
    <w:multiLevelType w:val="hybridMultilevel"/>
    <w:tmpl w:val="B1241DB2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9E8357D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5E3305"/>
    <w:multiLevelType w:val="hybridMultilevel"/>
    <w:tmpl w:val="8F3C7F20"/>
    <w:lvl w:ilvl="0" w:tplc="81F2A41E">
      <w:start w:val="1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3176B7"/>
    <w:multiLevelType w:val="multilevel"/>
    <w:tmpl w:val="38DEF0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CE51C7"/>
    <w:multiLevelType w:val="hybridMultilevel"/>
    <w:tmpl w:val="FA624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216A1D73"/>
    <w:multiLevelType w:val="hybridMultilevel"/>
    <w:tmpl w:val="E47041A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C702EA"/>
    <w:multiLevelType w:val="multilevel"/>
    <w:tmpl w:val="DEE47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29262E8"/>
    <w:multiLevelType w:val="hybridMultilevel"/>
    <w:tmpl w:val="17E4ECBA"/>
    <w:lvl w:ilvl="0" w:tplc="92F434C0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E689A"/>
    <w:multiLevelType w:val="hybridMultilevel"/>
    <w:tmpl w:val="6270D2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3632B37"/>
    <w:multiLevelType w:val="hybridMultilevel"/>
    <w:tmpl w:val="C2B8A3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653D98"/>
    <w:multiLevelType w:val="hybridMultilevel"/>
    <w:tmpl w:val="3D0C4E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11102E"/>
    <w:multiLevelType w:val="hybridMultilevel"/>
    <w:tmpl w:val="3FF402B2"/>
    <w:lvl w:ilvl="0" w:tplc="B1FC7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F6844"/>
    <w:multiLevelType w:val="hybridMultilevel"/>
    <w:tmpl w:val="72189E8C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8D10A6"/>
    <w:multiLevelType w:val="hybridMultilevel"/>
    <w:tmpl w:val="860A90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40460"/>
    <w:multiLevelType w:val="hybridMultilevel"/>
    <w:tmpl w:val="6AF01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170669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4440DFB"/>
    <w:multiLevelType w:val="hybridMultilevel"/>
    <w:tmpl w:val="C2B2C6E8"/>
    <w:lvl w:ilvl="0" w:tplc="5BD8F63A">
      <w:start w:val="2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4" w15:restartNumberingAfterBreak="0">
    <w:nsid w:val="56302512"/>
    <w:multiLevelType w:val="hybridMultilevel"/>
    <w:tmpl w:val="A18A92D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857ADF"/>
    <w:multiLevelType w:val="hybridMultilevel"/>
    <w:tmpl w:val="3F76E5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7A24A8"/>
    <w:multiLevelType w:val="hybridMultilevel"/>
    <w:tmpl w:val="112AE7B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045000"/>
    <w:multiLevelType w:val="multilevel"/>
    <w:tmpl w:val="22486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8" w15:restartNumberingAfterBreak="0">
    <w:nsid w:val="5FA46A60"/>
    <w:multiLevelType w:val="hybridMultilevel"/>
    <w:tmpl w:val="59EE732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E4E6687"/>
    <w:multiLevelType w:val="hybridMultilevel"/>
    <w:tmpl w:val="1D9412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D6556"/>
    <w:multiLevelType w:val="multilevel"/>
    <w:tmpl w:val="FEC20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266F6"/>
    <w:multiLevelType w:val="hybridMultilevel"/>
    <w:tmpl w:val="441EBA1C"/>
    <w:lvl w:ilvl="0" w:tplc="0424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A0DC6"/>
    <w:multiLevelType w:val="hybridMultilevel"/>
    <w:tmpl w:val="309094F4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4715E9"/>
    <w:multiLevelType w:val="hybridMultilevel"/>
    <w:tmpl w:val="956CD97E"/>
    <w:lvl w:ilvl="0" w:tplc="0424000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1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1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8"/>
  </w:num>
  <w:num w:numId="4">
    <w:abstractNumId w:val="3"/>
  </w:num>
  <w:num w:numId="5">
    <w:abstractNumId w:val="19"/>
  </w:num>
  <w:num w:numId="6">
    <w:abstractNumId w:val="17"/>
  </w:num>
  <w:num w:numId="7">
    <w:abstractNumId w:val="13"/>
  </w:num>
  <w:num w:numId="8">
    <w:abstractNumId w:val="30"/>
  </w:num>
  <w:num w:numId="9">
    <w:abstractNumId w:val="7"/>
  </w:num>
  <w:num w:numId="10">
    <w:abstractNumId w:val="8"/>
  </w:num>
  <w:num w:numId="11">
    <w:abstractNumId w:val="34"/>
  </w:num>
  <w:num w:numId="12">
    <w:abstractNumId w:val="31"/>
  </w:num>
  <w:num w:numId="13">
    <w:abstractNumId w:val="32"/>
  </w:num>
  <w:num w:numId="14">
    <w:abstractNumId w:val="6"/>
  </w:num>
  <w:num w:numId="15">
    <w:abstractNumId w:val="24"/>
  </w:num>
  <w:num w:numId="16">
    <w:abstractNumId w:val="22"/>
  </w:num>
  <w:num w:numId="17">
    <w:abstractNumId w:val="20"/>
  </w:num>
  <w:num w:numId="18">
    <w:abstractNumId w:val="2"/>
  </w:num>
  <w:num w:numId="19">
    <w:abstractNumId w:val="10"/>
  </w:num>
  <w:num w:numId="20">
    <w:abstractNumId w:val="27"/>
  </w:num>
  <w:num w:numId="21">
    <w:abstractNumId w:val="15"/>
  </w:num>
  <w:num w:numId="22">
    <w:abstractNumId w:val="18"/>
  </w:num>
  <w:num w:numId="23">
    <w:abstractNumId w:val="0"/>
  </w:num>
  <w:num w:numId="24">
    <w:abstractNumId w:val="4"/>
  </w:num>
  <w:num w:numId="25">
    <w:abstractNumId w:val="29"/>
  </w:num>
  <w:num w:numId="26">
    <w:abstractNumId w:val="12"/>
  </w:num>
  <w:num w:numId="27">
    <w:abstractNumId w:val="9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7"/>
  </w:num>
  <w:num w:numId="30">
    <w:abstractNumId w:val="35"/>
  </w:num>
  <w:num w:numId="31">
    <w:abstractNumId w:val="28"/>
  </w:num>
  <w:num w:numId="32">
    <w:abstractNumId w:val="36"/>
  </w:num>
  <w:num w:numId="33">
    <w:abstractNumId w:val="23"/>
  </w:num>
  <w:num w:numId="34">
    <w:abstractNumId w:val="11"/>
  </w:num>
  <w:num w:numId="35">
    <w:abstractNumId w:val="25"/>
  </w:num>
  <w:num w:numId="36">
    <w:abstractNumId w:val="26"/>
  </w:num>
  <w:num w:numId="37">
    <w:abstractNumId w:val="14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713"/>
    <w:rsid w:val="00033DA0"/>
    <w:rsid w:val="00036A6D"/>
    <w:rsid w:val="000412BC"/>
    <w:rsid w:val="00041EB9"/>
    <w:rsid w:val="00042D0E"/>
    <w:rsid w:val="00046CE2"/>
    <w:rsid w:val="0005065F"/>
    <w:rsid w:val="00056ED6"/>
    <w:rsid w:val="000576FB"/>
    <w:rsid w:val="00065CBC"/>
    <w:rsid w:val="00073A42"/>
    <w:rsid w:val="00084EF5"/>
    <w:rsid w:val="00085016"/>
    <w:rsid w:val="00096243"/>
    <w:rsid w:val="00096BE4"/>
    <w:rsid w:val="000C23A5"/>
    <w:rsid w:val="000C4583"/>
    <w:rsid w:val="000D33E4"/>
    <w:rsid w:val="000D525A"/>
    <w:rsid w:val="000D76C2"/>
    <w:rsid w:val="000E1875"/>
    <w:rsid w:val="000E37C2"/>
    <w:rsid w:val="000E41E1"/>
    <w:rsid w:val="000E7050"/>
    <w:rsid w:val="000F4BAD"/>
    <w:rsid w:val="00101B68"/>
    <w:rsid w:val="00102571"/>
    <w:rsid w:val="00105A69"/>
    <w:rsid w:val="00111E0A"/>
    <w:rsid w:val="00114401"/>
    <w:rsid w:val="0012533E"/>
    <w:rsid w:val="001314C1"/>
    <w:rsid w:val="00132A19"/>
    <w:rsid w:val="001352C1"/>
    <w:rsid w:val="0014021F"/>
    <w:rsid w:val="00143927"/>
    <w:rsid w:val="00144B8D"/>
    <w:rsid w:val="00155DD7"/>
    <w:rsid w:val="0016150A"/>
    <w:rsid w:val="00166414"/>
    <w:rsid w:val="00170DA4"/>
    <w:rsid w:val="00172007"/>
    <w:rsid w:val="0017296F"/>
    <w:rsid w:val="00174BFE"/>
    <w:rsid w:val="00183318"/>
    <w:rsid w:val="001A192F"/>
    <w:rsid w:val="001A7BD0"/>
    <w:rsid w:val="001B16A2"/>
    <w:rsid w:val="001B2275"/>
    <w:rsid w:val="001C0941"/>
    <w:rsid w:val="001C7B4A"/>
    <w:rsid w:val="001D16E0"/>
    <w:rsid w:val="001D694D"/>
    <w:rsid w:val="001E6CD7"/>
    <w:rsid w:val="001F6F0F"/>
    <w:rsid w:val="001F74FE"/>
    <w:rsid w:val="001F77B0"/>
    <w:rsid w:val="0020233B"/>
    <w:rsid w:val="00203CC9"/>
    <w:rsid w:val="00212DA5"/>
    <w:rsid w:val="00213ABA"/>
    <w:rsid w:val="00213CCB"/>
    <w:rsid w:val="00227FB0"/>
    <w:rsid w:val="00231CFA"/>
    <w:rsid w:val="00233DF0"/>
    <w:rsid w:val="00235E41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C2925"/>
    <w:rsid w:val="002D6A3C"/>
    <w:rsid w:val="002E1329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4C4C"/>
    <w:rsid w:val="00325D8B"/>
    <w:rsid w:val="00326834"/>
    <w:rsid w:val="0033223E"/>
    <w:rsid w:val="0035043A"/>
    <w:rsid w:val="00366EFA"/>
    <w:rsid w:val="00367250"/>
    <w:rsid w:val="00370866"/>
    <w:rsid w:val="0037231D"/>
    <w:rsid w:val="0037290D"/>
    <w:rsid w:val="003804FF"/>
    <w:rsid w:val="00395F0D"/>
    <w:rsid w:val="003B2186"/>
    <w:rsid w:val="003B31CD"/>
    <w:rsid w:val="003B36FC"/>
    <w:rsid w:val="003B3A18"/>
    <w:rsid w:val="003C0B6A"/>
    <w:rsid w:val="003C485B"/>
    <w:rsid w:val="003D1272"/>
    <w:rsid w:val="003E3DDB"/>
    <w:rsid w:val="003E4CFC"/>
    <w:rsid w:val="003E5C55"/>
    <w:rsid w:val="003F0DE7"/>
    <w:rsid w:val="003F4DE6"/>
    <w:rsid w:val="00406373"/>
    <w:rsid w:val="004121B1"/>
    <w:rsid w:val="00412C32"/>
    <w:rsid w:val="0043532D"/>
    <w:rsid w:val="00443F58"/>
    <w:rsid w:val="00445049"/>
    <w:rsid w:val="004527D6"/>
    <w:rsid w:val="00453B08"/>
    <w:rsid w:val="00455EB9"/>
    <w:rsid w:val="004720C5"/>
    <w:rsid w:val="0047643E"/>
    <w:rsid w:val="004801D0"/>
    <w:rsid w:val="00485194"/>
    <w:rsid w:val="00486F2A"/>
    <w:rsid w:val="004A0508"/>
    <w:rsid w:val="004B065E"/>
    <w:rsid w:val="004D3D31"/>
    <w:rsid w:val="004D408D"/>
    <w:rsid w:val="004D572F"/>
    <w:rsid w:val="004D6B75"/>
    <w:rsid w:val="004E5156"/>
    <w:rsid w:val="004F1673"/>
    <w:rsid w:val="004F7C1C"/>
    <w:rsid w:val="0051745B"/>
    <w:rsid w:val="005255EB"/>
    <w:rsid w:val="005316C0"/>
    <w:rsid w:val="00531B43"/>
    <w:rsid w:val="00537622"/>
    <w:rsid w:val="005507BF"/>
    <w:rsid w:val="005608A6"/>
    <w:rsid w:val="005618F6"/>
    <w:rsid w:val="005724B4"/>
    <w:rsid w:val="005753D9"/>
    <w:rsid w:val="00581E6C"/>
    <w:rsid w:val="00582831"/>
    <w:rsid w:val="00582BC0"/>
    <w:rsid w:val="0058399F"/>
    <w:rsid w:val="005A32F3"/>
    <w:rsid w:val="005A76F8"/>
    <w:rsid w:val="005A785E"/>
    <w:rsid w:val="005B253B"/>
    <w:rsid w:val="005B35E7"/>
    <w:rsid w:val="005B3910"/>
    <w:rsid w:val="005B65D0"/>
    <w:rsid w:val="005C4C41"/>
    <w:rsid w:val="005C6EF9"/>
    <w:rsid w:val="005C71B5"/>
    <w:rsid w:val="005C7677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2D0A"/>
    <w:rsid w:val="006443BB"/>
    <w:rsid w:val="0065152F"/>
    <w:rsid w:val="00662D8F"/>
    <w:rsid w:val="0066332D"/>
    <w:rsid w:val="00670A28"/>
    <w:rsid w:val="00670D1D"/>
    <w:rsid w:val="00672EF9"/>
    <w:rsid w:val="00676235"/>
    <w:rsid w:val="006776D7"/>
    <w:rsid w:val="00692593"/>
    <w:rsid w:val="006C2606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7033C0"/>
    <w:rsid w:val="0070419E"/>
    <w:rsid w:val="00714F9A"/>
    <w:rsid w:val="007345D8"/>
    <w:rsid w:val="007371A1"/>
    <w:rsid w:val="00741DF3"/>
    <w:rsid w:val="00742C35"/>
    <w:rsid w:val="00743912"/>
    <w:rsid w:val="00760F13"/>
    <w:rsid w:val="00764D09"/>
    <w:rsid w:val="00767A5A"/>
    <w:rsid w:val="00780396"/>
    <w:rsid w:val="0078158C"/>
    <w:rsid w:val="0078319E"/>
    <w:rsid w:val="00783525"/>
    <w:rsid w:val="007838D2"/>
    <w:rsid w:val="00783D0E"/>
    <w:rsid w:val="007927DB"/>
    <w:rsid w:val="00794D95"/>
    <w:rsid w:val="007C129A"/>
    <w:rsid w:val="007C2762"/>
    <w:rsid w:val="007D302C"/>
    <w:rsid w:val="007D4174"/>
    <w:rsid w:val="007D5092"/>
    <w:rsid w:val="007E0866"/>
    <w:rsid w:val="007E0888"/>
    <w:rsid w:val="007E31E3"/>
    <w:rsid w:val="007E72B4"/>
    <w:rsid w:val="007F3757"/>
    <w:rsid w:val="007F4AC2"/>
    <w:rsid w:val="007F7EE3"/>
    <w:rsid w:val="008031EA"/>
    <w:rsid w:val="0081168E"/>
    <w:rsid w:val="008155E7"/>
    <w:rsid w:val="008217C3"/>
    <w:rsid w:val="00824D1D"/>
    <w:rsid w:val="00833AC6"/>
    <w:rsid w:val="008342BE"/>
    <w:rsid w:val="00843739"/>
    <w:rsid w:val="00843A39"/>
    <w:rsid w:val="00847017"/>
    <w:rsid w:val="008707C8"/>
    <w:rsid w:val="00882006"/>
    <w:rsid w:val="008902D3"/>
    <w:rsid w:val="00895F3B"/>
    <w:rsid w:val="00897A70"/>
    <w:rsid w:val="008A03C9"/>
    <w:rsid w:val="008A2E86"/>
    <w:rsid w:val="008A757F"/>
    <w:rsid w:val="008B25C9"/>
    <w:rsid w:val="008C20E9"/>
    <w:rsid w:val="008C2AC2"/>
    <w:rsid w:val="008D6DCE"/>
    <w:rsid w:val="008E10D1"/>
    <w:rsid w:val="008E2187"/>
    <w:rsid w:val="008E29AD"/>
    <w:rsid w:val="008E64FA"/>
    <w:rsid w:val="008F2D81"/>
    <w:rsid w:val="008F3E2F"/>
    <w:rsid w:val="008F5FAF"/>
    <w:rsid w:val="0090682C"/>
    <w:rsid w:val="00906C3F"/>
    <w:rsid w:val="009075D1"/>
    <w:rsid w:val="00907BCF"/>
    <w:rsid w:val="00913CF8"/>
    <w:rsid w:val="0091478B"/>
    <w:rsid w:val="009272B2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5BB4"/>
    <w:rsid w:val="009723A5"/>
    <w:rsid w:val="00986E37"/>
    <w:rsid w:val="009879A0"/>
    <w:rsid w:val="00990D05"/>
    <w:rsid w:val="009A1ABB"/>
    <w:rsid w:val="009A32EE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F0952"/>
    <w:rsid w:val="009F7784"/>
    <w:rsid w:val="00A04B00"/>
    <w:rsid w:val="00A10D16"/>
    <w:rsid w:val="00A1445A"/>
    <w:rsid w:val="00A1590A"/>
    <w:rsid w:val="00A15AF0"/>
    <w:rsid w:val="00A22650"/>
    <w:rsid w:val="00A3063E"/>
    <w:rsid w:val="00A33BE0"/>
    <w:rsid w:val="00A515E0"/>
    <w:rsid w:val="00A53252"/>
    <w:rsid w:val="00A55B4C"/>
    <w:rsid w:val="00A56CC7"/>
    <w:rsid w:val="00A57325"/>
    <w:rsid w:val="00A605E3"/>
    <w:rsid w:val="00A60A33"/>
    <w:rsid w:val="00A652C8"/>
    <w:rsid w:val="00A718D3"/>
    <w:rsid w:val="00A75802"/>
    <w:rsid w:val="00A83E62"/>
    <w:rsid w:val="00A85BE7"/>
    <w:rsid w:val="00A92149"/>
    <w:rsid w:val="00A96181"/>
    <w:rsid w:val="00A97840"/>
    <w:rsid w:val="00AA2F1C"/>
    <w:rsid w:val="00AA6871"/>
    <w:rsid w:val="00AB1522"/>
    <w:rsid w:val="00AB3346"/>
    <w:rsid w:val="00AB4674"/>
    <w:rsid w:val="00AC0AAB"/>
    <w:rsid w:val="00AC72E5"/>
    <w:rsid w:val="00AD3618"/>
    <w:rsid w:val="00AD7339"/>
    <w:rsid w:val="00AE5E97"/>
    <w:rsid w:val="00AE6C8B"/>
    <w:rsid w:val="00AF0AD6"/>
    <w:rsid w:val="00B021F9"/>
    <w:rsid w:val="00B1548E"/>
    <w:rsid w:val="00B155A5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74EE"/>
    <w:rsid w:val="00B528B4"/>
    <w:rsid w:val="00B52BF2"/>
    <w:rsid w:val="00B5369B"/>
    <w:rsid w:val="00B538F5"/>
    <w:rsid w:val="00B63D4C"/>
    <w:rsid w:val="00B661E3"/>
    <w:rsid w:val="00B70DBF"/>
    <w:rsid w:val="00B77694"/>
    <w:rsid w:val="00B86392"/>
    <w:rsid w:val="00B86FF0"/>
    <w:rsid w:val="00B900EC"/>
    <w:rsid w:val="00B90237"/>
    <w:rsid w:val="00B9309E"/>
    <w:rsid w:val="00B930C3"/>
    <w:rsid w:val="00BA2C4A"/>
    <w:rsid w:val="00BB3498"/>
    <w:rsid w:val="00BB3939"/>
    <w:rsid w:val="00BC00ED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21B6C"/>
    <w:rsid w:val="00C2689D"/>
    <w:rsid w:val="00C340B6"/>
    <w:rsid w:val="00C408FF"/>
    <w:rsid w:val="00C468BF"/>
    <w:rsid w:val="00C565DD"/>
    <w:rsid w:val="00C60462"/>
    <w:rsid w:val="00C63782"/>
    <w:rsid w:val="00C64A95"/>
    <w:rsid w:val="00C80A84"/>
    <w:rsid w:val="00C82B34"/>
    <w:rsid w:val="00C94A95"/>
    <w:rsid w:val="00C9531D"/>
    <w:rsid w:val="00C96697"/>
    <w:rsid w:val="00C97729"/>
    <w:rsid w:val="00CB008E"/>
    <w:rsid w:val="00CB0D95"/>
    <w:rsid w:val="00CD61B2"/>
    <w:rsid w:val="00CD7808"/>
    <w:rsid w:val="00CD7AE7"/>
    <w:rsid w:val="00CF12FC"/>
    <w:rsid w:val="00CF5739"/>
    <w:rsid w:val="00D05C1E"/>
    <w:rsid w:val="00D06278"/>
    <w:rsid w:val="00D2343D"/>
    <w:rsid w:val="00D2640A"/>
    <w:rsid w:val="00D275AD"/>
    <w:rsid w:val="00D278D4"/>
    <w:rsid w:val="00D27CE9"/>
    <w:rsid w:val="00D36CEF"/>
    <w:rsid w:val="00D42474"/>
    <w:rsid w:val="00D42DD3"/>
    <w:rsid w:val="00D44208"/>
    <w:rsid w:val="00D47195"/>
    <w:rsid w:val="00D53AC6"/>
    <w:rsid w:val="00D579F3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B45ED"/>
    <w:rsid w:val="00DE597D"/>
    <w:rsid w:val="00DF116B"/>
    <w:rsid w:val="00DF3D50"/>
    <w:rsid w:val="00DF50BE"/>
    <w:rsid w:val="00E029F3"/>
    <w:rsid w:val="00E02C2C"/>
    <w:rsid w:val="00E0340C"/>
    <w:rsid w:val="00E14CEB"/>
    <w:rsid w:val="00E154DC"/>
    <w:rsid w:val="00E21FFB"/>
    <w:rsid w:val="00E3300C"/>
    <w:rsid w:val="00E43C3D"/>
    <w:rsid w:val="00E53BFB"/>
    <w:rsid w:val="00E550C0"/>
    <w:rsid w:val="00E61921"/>
    <w:rsid w:val="00E676C3"/>
    <w:rsid w:val="00E73DB4"/>
    <w:rsid w:val="00E73E64"/>
    <w:rsid w:val="00E749F2"/>
    <w:rsid w:val="00E932C8"/>
    <w:rsid w:val="00E939C7"/>
    <w:rsid w:val="00E95B73"/>
    <w:rsid w:val="00E9600A"/>
    <w:rsid w:val="00E97B83"/>
    <w:rsid w:val="00E97F1F"/>
    <w:rsid w:val="00EA238D"/>
    <w:rsid w:val="00EA7B9C"/>
    <w:rsid w:val="00EB0DA9"/>
    <w:rsid w:val="00EB3A9D"/>
    <w:rsid w:val="00EB6BDA"/>
    <w:rsid w:val="00ED7A3E"/>
    <w:rsid w:val="00EE7F32"/>
    <w:rsid w:val="00EF0493"/>
    <w:rsid w:val="00EF1787"/>
    <w:rsid w:val="00EF18FD"/>
    <w:rsid w:val="00F0171E"/>
    <w:rsid w:val="00F0300D"/>
    <w:rsid w:val="00F0401D"/>
    <w:rsid w:val="00F07834"/>
    <w:rsid w:val="00F21B47"/>
    <w:rsid w:val="00F267C9"/>
    <w:rsid w:val="00F27435"/>
    <w:rsid w:val="00F377E1"/>
    <w:rsid w:val="00F41606"/>
    <w:rsid w:val="00F42B9C"/>
    <w:rsid w:val="00F42EA0"/>
    <w:rsid w:val="00F4540E"/>
    <w:rsid w:val="00F463B3"/>
    <w:rsid w:val="00F503D8"/>
    <w:rsid w:val="00F51F53"/>
    <w:rsid w:val="00F52A52"/>
    <w:rsid w:val="00F60475"/>
    <w:rsid w:val="00F60526"/>
    <w:rsid w:val="00F63E2A"/>
    <w:rsid w:val="00F64716"/>
    <w:rsid w:val="00F65355"/>
    <w:rsid w:val="00F70BB8"/>
    <w:rsid w:val="00F71C13"/>
    <w:rsid w:val="00F758D0"/>
    <w:rsid w:val="00F8079C"/>
    <w:rsid w:val="00F91238"/>
    <w:rsid w:val="00F92D1D"/>
    <w:rsid w:val="00F94B26"/>
    <w:rsid w:val="00F97DBD"/>
    <w:rsid w:val="00FA340B"/>
    <w:rsid w:val="00FA493D"/>
    <w:rsid w:val="00FA624A"/>
    <w:rsid w:val="00FB174F"/>
    <w:rsid w:val="00FB4D34"/>
    <w:rsid w:val="00FB4DE1"/>
    <w:rsid w:val="00FB7986"/>
    <w:rsid w:val="00FC4EB7"/>
    <w:rsid w:val="00FC6CF0"/>
    <w:rsid w:val="00FD3B82"/>
    <w:rsid w:val="00FD643A"/>
    <w:rsid w:val="00FD6770"/>
    <w:rsid w:val="00FD7E63"/>
    <w:rsid w:val="00FE081C"/>
    <w:rsid w:val="00FE34E9"/>
    <w:rsid w:val="00FE3615"/>
    <w:rsid w:val="00FE6A48"/>
    <w:rsid w:val="00FF1B9E"/>
    <w:rsid w:val="00FF1C9D"/>
    <w:rsid w:val="323634DE"/>
    <w:rsid w:val="32868ACA"/>
    <w:rsid w:val="51589EED"/>
    <w:rsid w:val="5501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22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f009288067ef42c8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53455A4-2AB4-4E34-92F0-6A6C079547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6171E-980B-4E19-BC39-782305AFA96A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64b5e79a-161e-4f4f-95e3-8c5cd0f50b65"/>
    <ds:schemaRef ds:uri="http://schemas.microsoft.com/office/infopath/2007/PartnerControls"/>
    <ds:schemaRef ds:uri="6a4cc071-bd85-44c5-acc7-68a9b922d49c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9CE83FB-451D-424A-81D9-AC9B2B470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5F2451-B63A-4CD0-8974-8FE16AD8C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121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5</cp:revision>
  <cp:lastPrinted>2019-05-14T10:44:00Z</cp:lastPrinted>
  <dcterms:created xsi:type="dcterms:W3CDTF">2018-08-27T05:57:00Z</dcterms:created>
  <dcterms:modified xsi:type="dcterms:W3CDTF">2022-02-22T07:25:00Z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</Properties>
</file>